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449A9C" w14:textId="47C650AC" w:rsidR="009B3FEA" w:rsidRPr="00F37249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SE"/>
        </w:rPr>
      </w:pPr>
      <w:r w:rsidRPr="00F37249">
        <w:rPr>
          <w:rFonts w:eastAsia="Arial Unicode MS" w:cs="Arial"/>
          <w:bCs/>
          <w:sz w:val="24"/>
          <w:lang w:val="sv-SE"/>
        </w:rPr>
        <w:t>3GPP TSG-SA WG2#</w:t>
      </w:r>
      <w:r w:rsidR="00331CF2" w:rsidRPr="00F37249">
        <w:rPr>
          <w:rFonts w:eastAsia="Arial Unicode MS" w:cs="Arial"/>
          <w:bCs/>
          <w:sz w:val="24"/>
          <w:lang w:val="sv-SE"/>
        </w:rPr>
        <w:t>16</w:t>
      </w:r>
      <w:r w:rsidR="00B33FAD">
        <w:rPr>
          <w:rFonts w:eastAsia="Arial Unicode MS" w:cs="Arial"/>
          <w:bCs/>
          <w:sz w:val="24"/>
          <w:lang w:val="sv-SE"/>
        </w:rPr>
        <w:t>3</w:t>
      </w:r>
      <w:r w:rsidRPr="00F37249">
        <w:rPr>
          <w:rFonts w:eastAsia="Arial Unicode MS" w:cs="Arial"/>
          <w:bCs/>
          <w:sz w:val="24"/>
          <w:lang w:val="sv-SE"/>
        </w:rPr>
        <w:tab/>
      </w:r>
      <w:r w:rsidR="003249F8" w:rsidRPr="003249F8">
        <w:rPr>
          <w:rFonts w:eastAsia="Arial Unicode MS" w:cs="Arial"/>
          <w:bCs/>
          <w:sz w:val="24"/>
          <w:lang w:val="sv-SE"/>
        </w:rPr>
        <w:t>S2-240</w:t>
      </w:r>
      <w:r w:rsidR="00E80356">
        <w:rPr>
          <w:rFonts w:eastAsia="Arial Unicode MS" w:cs="Arial"/>
          <w:bCs/>
          <w:sz w:val="24"/>
          <w:lang w:val="sv-SE"/>
        </w:rPr>
        <w:t>7153</w:t>
      </w:r>
    </w:p>
    <w:p w14:paraId="03EC003B" w14:textId="25CC837A" w:rsidR="00602CFF" w:rsidRPr="00F37249" w:rsidRDefault="00B33FAD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Jeju</w:t>
      </w:r>
      <w:r w:rsidR="00EE4F89" w:rsidRPr="00F37249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KR</w:t>
      </w:r>
      <w:r w:rsidR="00EE4F89" w:rsidRPr="00F37249">
        <w:rPr>
          <w:rFonts w:eastAsia="Arial Unicode MS" w:cs="Arial"/>
          <w:bCs/>
          <w:sz w:val="24"/>
        </w:rPr>
        <w:t>,</w:t>
      </w:r>
      <w:r w:rsidR="00331CF2" w:rsidRPr="00F37249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May</w:t>
      </w:r>
      <w:r w:rsidR="00EE4F89" w:rsidRPr="00F37249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27</w:t>
      </w:r>
      <w:r w:rsidR="008B78E7" w:rsidRPr="00F37249">
        <w:rPr>
          <w:rFonts w:eastAsia="Arial Unicode MS" w:cs="Arial"/>
          <w:bCs/>
          <w:sz w:val="24"/>
        </w:rPr>
        <w:t xml:space="preserve"> </w:t>
      </w:r>
      <w:r w:rsidR="00EE4F89" w:rsidRPr="00F37249">
        <w:rPr>
          <w:rFonts w:eastAsia="Arial Unicode MS" w:cs="Arial"/>
          <w:bCs/>
          <w:sz w:val="24"/>
        </w:rPr>
        <w:t xml:space="preserve">– </w:t>
      </w:r>
      <w:r>
        <w:rPr>
          <w:rFonts w:eastAsia="Arial Unicode MS" w:cs="Arial"/>
          <w:bCs/>
          <w:sz w:val="24"/>
        </w:rPr>
        <w:t>31</w:t>
      </w:r>
      <w:r w:rsidR="00EE4F89" w:rsidRPr="00F37249">
        <w:rPr>
          <w:rFonts w:eastAsia="Arial Unicode MS" w:cs="Arial"/>
          <w:bCs/>
          <w:sz w:val="24"/>
        </w:rPr>
        <w:t>,</w:t>
      </w:r>
      <w:r w:rsidR="00331CF2" w:rsidRPr="00F37249">
        <w:rPr>
          <w:rFonts w:eastAsia="Arial Unicode MS" w:cs="Arial"/>
          <w:bCs/>
          <w:sz w:val="24"/>
        </w:rPr>
        <w:t xml:space="preserve"> 2024</w:t>
      </w:r>
      <w:r w:rsidR="00602CFF" w:rsidRPr="00F37249">
        <w:rPr>
          <w:rFonts w:eastAsia="Arial Unicode MS" w:cs="Arial"/>
          <w:bCs/>
        </w:rPr>
        <w:tab/>
      </w:r>
      <w:r w:rsidR="002F5418">
        <w:rPr>
          <w:b w:val="0"/>
          <w:color w:val="3333FF"/>
        </w:rPr>
        <w:t xml:space="preserve">(revision of </w:t>
      </w:r>
      <w:r w:rsidR="00E80356" w:rsidRPr="00E80356">
        <w:rPr>
          <w:b w:val="0"/>
          <w:color w:val="3333FF"/>
        </w:rPr>
        <w:t>S2-2406650</w:t>
      </w:r>
      <w:r w:rsidR="002F5418">
        <w:rPr>
          <w:b w:val="0"/>
          <w:color w:val="3333FF"/>
        </w:rPr>
        <w:t>)</w:t>
      </w:r>
    </w:p>
    <w:p w14:paraId="0FD19BB2" w14:textId="77777777" w:rsidR="00602CFF" w:rsidRPr="00F37249" w:rsidRDefault="00602CFF" w:rsidP="00602CFF">
      <w:pPr>
        <w:rPr>
          <w:rFonts w:ascii="Arial" w:hAnsi="Arial" w:cs="Arial"/>
        </w:rPr>
      </w:pPr>
    </w:p>
    <w:p w14:paraId="774EC158" w14:textId="73FECCD0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Source:</w:t>
      </w:r>
      <w:r w:rsidRPr="00F37249">
        <w:rPr>
          <w:rFonts w:ascii="Arial" w:hAnsi="Arial" w:cs="Arial"/>
          <w:b/>
        </w:rPr>
        <w:tab/>
      </w:r>
      <w:r w:rsidR="006F3A19">
        <w:rPr>
          <w:rFonts w:ascii="Arial" w:hAnsi="Arial" w:cs="Arial"/>
          <w:b/>
        </w:rPr>
        <w:t>NTT DOCOMO</w:t>
      </w:r>
    </w:p>
    <w:p w14:paraId="235C4A53" w14:textId="6E2AA3AA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Title:</w:t>
      </w:r>
      <w:r w:rsidRPr="00F37249">
        <w:rPr>
          <w:rFonts w:ascii="Arial" w:hAnsi="Arial" w:cs="Arial"/>
          <w:b/>
        </w:rPr>
        <w:tab/>
      </w:r>
      <w:r w:rsidR="008F1000" w:rsidRPr="008F1000">
        <w:rPr>
          <w:rFonts w:ascii="Arial" w:hAnsi="Arial" w:cs="Arial"/>
          <w:b/>
        </w:rPr>
        <w:t xml:space="preserve">Cover sheet for presentation of TR </w:t>
      </w:r>
      <w:r w:rsidR="006F3A19" w:rsidRPr="006F3A19">
        <w:rPr>
          <w:rFonts w:ascii="Arial" w:hAnsi="Arial" w:cs="Arial"/>
          <w:b/>
        </w:rPr>
        <w:t>23.700-45</w:t>
      </w:r>
      <w:r w:rsidR="008F1000" w:rsidRPr="008F1000">
        <w:rPr>
          <w:rFonts w:ascii="Arial" w:hAnsi="Arial" w:cs="Arial"/>
          <w:b/>
        </w:rPr>
        <w:t xml:space="preserve"> to TSG SA for approval</w:t>
      </w:r>
    </w:p>
    <w:p w14:paraId="269C27A6" w14:textId="73146BE3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Document for:</w:t>
      </w:r>
      <w:r w:rsidRPr="00F37249">
        <w:rPr>
          <w:rFonts w:ascii="Arial" w:hAnsi="Arial" w:cs="Arial"/>
          <w:b/>
        </w:rPr>
        <w:tab/>
      </w:r>
      <w:r w:rsidR="00843726">
        <w:rPr>
          <w:rFonts w:ascii="Arial" w:hAnsi="Arial" w:cs="Arial"/>
          <w:b/>
        </w:rPr>
        <w:t>Information</w:t>
      </w:r>
    </w:p>
    <w:p w14:paraId="4FA9C872" w14:textId="55C834E2" w:rsidR="00602CFF" w:rsidRPr="00F37249" w:rsidRDefault="00CD3BE6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Agenda Item:</w:t>
      </w:r>
      <w:r w:rsidRPr="00F37249">
        <w:rPr>
          <w:rFonts w:ascii="Arial" w:hAnsi="Arial" w:cs="Arial"/>
          <w:b/>
        </w:rPr>
        <w:tab/>
      </w:r>
      <w:r w:rsidR="006F3A19">
        <w:rPr>
          <w:rFonts w:ascii="Arial" w:hAnsi="Arial" w:cs="Arial"/>
          <w:b/>
        </w:rPr>
        <w:t>30.3</w:t>
      </w:r>
    </w:p>
    <w:p w14:paraId="3F7B9FA5" w14:textId="231F68B3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Work Item / Release:</w:t>
      </w:r>
      <w:r w:rsidRPr="00F37249">
        <w:rPr>
          <w:rFonts w:ascii="Arial" w:hAnsi="Arial" w:cs="Arial"/>
          <w:b/>
        </w:rPr>
        <w:tab/>
      </w:r>
      <w:bookmarkStart w:id="0" w:name="_Hlk91784932"/>
      <w:r w:rsidR="009F669D">
        <w:rPr>
          <w:rFonts w:ascii="Arial" w:hAnsi="Arial" w:cs="Arial"/>
          <w:b/>
        </w:rPr>
        <w:t>FS_</w:t>
      </w:r>
      <w:bookmarkEnd w:id="0"/>
      <w:r w:rsidR="006F3A19">
        <w:rPr>
          <w:rFonts w:ascii="Arial" w:hAnsi="Arial" w:cs="Arial"/>
          <w:b/>
        </w:rPr>
        <w:t>5G_Femto</w:t>
      </w:r>
      <w:r w:rsidR="00AD4D9C" w:rsidRPr="00F37249">
        <w:rPr>
          <w:rFonts w:ascii="Arial" w:hAnsi="Arial" w:cs="Arial"/>
          <w:b/>
        </w:rPr>
        <w:t>/ Rel-19</w:t>
      </w:r>
    </w:p>
    <w:p w14:paraId="04A85BCE" w14:textId="277544B0" w:rsidR="00602CFF" w:rsidRPr="00F37249" w:rsidRDefault="00602CFF" w:rsidP="00602CFF">
      <w:pPr>
        <w:rPr>
          <w:rFonts w:ascii="Arial" w:hAnsi="Arial" w:cs="Arial"/>
          <w:i/>
        </w:rPr>
      </w:pPr>
      <w:r w:rsidRPr="00F37249">
        <w:rPr>
          <w:rFonts w:ascii="Arial" w:hAnsi="Arial" w:cs="Arial"/>
          <w:i/>
        </w:rPr>
        <w:t>Abstract of the contribution:</w:t>
      </w:r>
      <w:r w:rsidR="00AD4D9C" w:rsidRPr="00F37249">
        <w:rPr>
          <w:rFonts w:ascii="Arial" w:hAnsi="Arial" w:cs="Arial"/>
          <w:i/>
        </w:rPr>
        <w:t xml:space="preserve"> </w:t>
      </w:r>
      <w:r w:rsidR="00A32A17" w:rsidRPr="00A32A17">
        <w:rPr>
          <w:rFonts w:ascii="Arial" w:hAnsi="Arial" w:cs="Arial"/>
          <w:i/>
        </w:rPr>
        <w:t xml:space="preserve">This is the coversheet for presenting TR </w:t>
      </w:r>
      <w:r w:rsidR="006F3A19" w:rsidRPr="006F3A19">
        <w:rPr>
          <w:rFonts w:ascii="Arial" w:hAnsi="Arial" w:cs="Arial"/>
          <w:i/>
        </w:rPr>
        <w:t>23.700-45</w:t>
      </w:r>
      <w:r w:rsidR="00A32A17" w:rsidRPr="00A32A17">
        <w:rPr>
          <w:rFonts w:ascii="Arial" w:hAnsi="Arial" w:cs="Arial"/>
          <w:i/>
        </w:rPr>
        <w:t xml:space="preserve"> to TSG SA for </w:t>
      </w:r>
      <w:r w:rsidR="00C8189A">
        <w:rPr>
          <w:rFonts w:ascii="Arial" w:hAnsi="Arial" w:cs="Arial"/>
          <w:i/>
        </w:rPr>
        <w:t>approval</w:t>
      </w:r>
      <w:r w:rsidR="00E73920">
        <w:rPr>
          <w:rFonts w:ascii="Arial" w:hAnsi="Arial" w:cs="Arial"/>
          <w:i/>
        </w:rPr>
        <w:t>.</w:t>
      </w:r>
    </w:p>
    <w:p w14:paraId="49D69FAA" w14:textId="77777777" w:rsidR="00DA0DF9" w:rsidRPr="00F37249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731A1C7B" w14:textId="49A54416" w:rsidR="003E379C" w:rsidRPr="00AB457D" w:rsidRDefault="003E379C" w:rsidP="003E379C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AB457D">
        <w:rPr>
          <w:rFonts w:cs="Arial"/>
          <w:bCs/>
          <w:sz w:val="22"/>
        </w:rPr>
        <w:t xml:space="preserve">3GPP TSG-SA Meeting </w:t>
      </w:r>
      <w:r w:rsidRPr="00545BEB">
        <w:rPr>
          <w:rFonts w:cs="Arial"/>
          <w:bCs/>
          <w:sz w:val="22"/>
        </w:rPr>
        <w:t>#</w:t>
      </w:r>
      <w:r w:rsidR="000B388F" w:rsidRPr="00545BEB">
        <w:rPr>
          <w:rFonts w:cs="Arial"/>
          <w:bCs/>
          <w:sz w:val="22"/>
        </w:rPr>
        <w:t>104</w:t>
      </w:r>
      <w:r w:rsidRPr="00AB457D">
        <w:rPr>
          <w:rFonts w:cs="Arial"/>
          <w:bCs/>
          <w:sz w:val="22"/>
        </w:rPr>
        <w:tab/>
        <w:t xml:space="preserve"> </w:t>
      </w:r>
      <w:r w:rsidRPr="00C91F11">
        <w:rPr>
          <w:rFonts w:cs="Arial"/>
          <w:bCs/>
          <w:color w:val="0000FF"/>
          <w:sz w:val="22"/>
          <w:highlight w:val="yellow"/>
        </w:rPr>
        <w:t>&lt;</w:t>
      </w:r>
      <w:r w:rsidR="00A51DB0">
        <w:rPr>
          <w:rFonts w:cs="Arial"/>
          <w:bCs/>
          <w:color w:val="0000FF"/>
          <w:sz w:val="22"/>
          <w:highlight w:val="yellow"/>
        </w:rPr>
        <w:t>SP-24xxxx</w:t>
      </w:r>
      <w:r w:rsidRPr="00C91F11">
        <w:rPr>
          <w:rFonts w:cs="Arial"/>
          <w:bCs/>
          <w:color w:val="0000FF"/>
          <w:sz w:val="22"/>
          <w:highlight w:val="yellow"/>
        </w:rPr>
        <w:t>&gt;</w:t>
      </w:r>
    </w:p>
    <w:p w14:paraId="4BC3A035" w14:textId="261600E7" w:rsidR="003E379C" w:rsidRPr="00AB457D" w:rsidRDefault="00BA696A" w:rsidP="003E379C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545BEB">
        <w:rPr>
          <w:rFonts w:cs="Arial"/>
          <w:bCs/>
          <w:sz w:val="22"/>
        </w:rPr>
        <w:t>Shanghai</w:t>
      </w:r>
      <w:r w:rsidR="003E379C" w:rsidRPr="00545BEB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CN</w:t>
      </w:r>
      <w:r w:rsidR="003E379C" w:rsidRPr="00AB457D">
        <w:rPr>
          <w:rFonts w:cs="Arial"/>
          <w:bCs/>
          <w:sz w:val="22"/>
        </w:rPr>
        <w:t xml:space="preserve">, </w:t>
      </w:r>
      <w:r w:rsidR="001A1B08">
        <w:rPr>
          <w:rFonts w:cs="Arial"/>
          <w:bCs/>
          <w:sz w:val="22"/>
        </w:rPr>
        <w:t>June 18 - 21</w:t>
      </w:r>
      <w:r w:rsidR="003E379C" w:rsidRPr="00AB457D">
        <w:rPr>
          <w:rFonts w:cs="Arial"/>
          <w:bCs/>
          <w:color w:val="4472C4"/>
          <w:sz w:val="22"/>
        </w:rPr>
        <w:br/>
      </w:r>
      <w:r w:rsidR="003E379C" w:rsidRPr="00AB457D">
        <w:rPr>
          <w:rFonts w:cs="Arial"/>
          <w:bCs/>
          <w:color w:val="4472C4"/>
          <w:sz w:val="22"/>
        </w:rPr>
        <w:br/>
      </w:r>
    </w:p>
    <w:p w14:paraId="2AE5F609" w14:textId="37F9B2F5" w:rsidR="003E379C" w:rsidRPr="00AB457D" w:rsidRDefault="003E379C" w:rsidP="006A0D64">
      <w:pPr>
        <w:spacing w:after="60"/>
        <w:ind w:left="1985" w:hanging="1985"/>
        <w:jc w:val="left"/>
        <w:rPr>
          <w:rFonts w:ascii="Arial" w:hAnsi="Arial" w:cs="Arial"/>
          <w:b/>
          <w:color w:val="0000FF"/>
        </w:rPr>
      </w:pPr>
      <w:r w:rsidRPr="00AB457D">
        <w:rPr>
          <w:rFonts w:ascii="Arial" w:hAnsi="Arial" w:cs="Arial"/>
          <w:b/>
        </w:rPr>
        <w:t>Title:</w:t>
      </w:r>
      <w:r w:rsidRPr="00AB457D">
        <w:rPr>
          <w:rFonts w:ascii="Arial" w:hAnsi="Arial" w:cs="Arial"/>
          <w:b/>
        </w:rPr>
        <w:tab/>
        <w:t>Presentation of Report to TSG:</w:t>
      </w:r>
      <w:r w:rsidRPr="00AB457D">
        <w:rPr>
          <w:rFonts w:ascii="Arial" w:hAnsi="Arial" w:cs="Arial"/>
          <w:b/>
        </w:rPr>
        <w:br/>
      </w:r>
      <w:r w:rsidRPr="00AB457D">
        <w:rPr>
          <w:rFonts w:ascii="Arial" w:hAnsi="Arial" w:cs="Arial"/>
          <w:b/>
          <w:color w:val="0000FF"/>
        </w:rPr>
        <w:t>TR 23.700-</w:t>
      </w:r>
      <w:r w:rsidR="006F3A19">
        <w:rPr>
          <w:rFonts w:ascii="Arial" w:hAnsi="Arial" w:cs="Arial"/>
          <w:b/>
          <w:color w:val="0000FF"/>
        </w:rPr>
        <w:t>45</w:t>
      </w:r>
      <w:r w:rsidRPr="00AB457D">
        <w:rPr>
          <w:rFonts w:ascii="Arial" w:hAnsi="Arial" w:cs="Arial"/>
          <w:b/>
        </w:rPr>
        <w:t>, Version</w:t>
      </w:r>
      <w:r w:rsidRPr="00AB457D">
        <w:rPr>
          <w:rFonts w:ascii="Arial" w:hAnsi="Arial" w:cs="Arial"/>
          <w:b/>
          <w:color w:val="0000FF"/>
        </w:rPr>
        <w:t xml:space="preserve"> </w:t>
      </w:r>
      <w:r w:rsidR="003F23D2">
        <w:rPr>
          <w:rFonts w:ascii="Arial" w:hAnsi="Arial" w:cs="Arial"/>
          <w:b/>
          <w:color w:val="0000FF"/>
        </w:rPr>
        <w:t>0</w:t>
      </w:r>
      <w:r w:rsidRPr="00AB457D">
        <w:rPr>
          <w:rFonts w:ascii="Arial" w:hAnsi="Arial" w:cs="Arial"/>
          <w:b/>
          <w:color w:val="0000FF"/>
        </w:rPr>
        <w:t>.</w:t>
      </w:r>
      <w:r w:rsidR="003F23D2">
        <w:rPr>
          <w:rFonts w:ascii="Arial" w:hAnsi="Arial" w:cs="Arial"/>
          <w:b/>
          <w:color w:val="0000FF"/>
        </w:rPr>
        <w:t>4</w:t>
      </w:r>
      <w:r w:rsidRPr="00AB457D">
        <w:rPr>
          <w:rFonts w:ascii="Arial" w:hAnsi="Arial" w:cs="Arial"/>
          <w:b/>
          <w:color w:val="0000FF"/>
        </w:rPr>
        <w:t>.0</w:t>
      </w:r>
      <w:r w:rsidRPr="00AB457D">
        <w:rPr>
          <w:rFonts w:ascii="Arial" w:hAnsi="Arial" w:cs="Arial"/>
          <w:b/>
          <w:color w:val="0000FF"/>
        </w:rPr>
        <w:br/>
      </w:r>
    </w:p>
    <w:p w14:paraId="531C7682" w14:textId="77777777" w:rsidR="003E379C" w:rsidRPr="00AB457D" w:rsidRDefault="003E379C" w:rsidP="00002A85">
      <w:pPr>
        <w:spacing w:after="60"/>
        <w:ind w:left="1985" w:hanging="1985"/>
        <w:jc w:val="left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Source:</w:t>
      </w:r>
      <w:r w:rsidRPr="00AB457D">
        <w:rPr>
          <w:rFonts w:ascii="Arial" w:hAnsi="Arial" w:cs="Arial"/>
          <w:b/>
        </w:rPr>
        <w:tab/>
      </w:r>
      <w:r w:rsidRPr="00545BEB">
        <w:rPr>
          <w:rFonts w:ascii="Arial" w:hAnsi="Arial" w:cs="Arial"/>
          <w:b/>
        </w:rPr>
        <w:t>TSG SA WG2</w:t>
      </w:r>
      <w:r w:rsidRPr="00AB457D">
        <w:rPr>
          <w:rFonts w:ascii="Arial" w:hAnsi="Arial" w:cs="Arial"/>
          <w:b/>
          <w:color w:val="2F5496"/>
        </w:rPr>
        <w:br/>
      </w:r>
    </w:p>
    <w:p w14:paraId="05FB3EC2" w14:textId="0153299D" w:rsidR="003E379C" w:rsidRPr="00AB457D" w:rsidRDefault="003E379C" w:rsidP="003E379C">
      <w:pPr>
        <w:spacing w:after="60"/>
        <w:ind w:left="1985" w:hanging="1985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Document for:</w:t>
      </w:r>
      <w:r w:rsidRPr="00AB457D">
        <w:rPr>
          <w:rFonts w:ascii="Arial" w:hAnsi="Arial" w:cs="Arial"/>
          <w:b/>
        </w:rPr>
        <w:tab/>
      </w:r>
      <w:r w:rsidR="00843726">
        <w:rPr>
          <w:rFonts w:ascii="Arial" w:hAnsi="Arial" w:cs="Arial"/>
          <w:b/>
        </w:rPr>
        <w:t>Information</w:t>
      </w:r>
    </w:p>
    <w:p w14:paraId="12A350AD" w14:textId="77777777" w:rsidR="003E379C" w:rsidRPr="00222D66" w:rsidRDefault="003E379C" w:rsidP="003E379C">
      <w:pPr>
        <w:tabs>
          <w:tab w:val="left" w:pos="3119"/>
        </w:tabs>
        <w:rPr>
          <w:b/>
          <w:sz w:val="24"/>
        </w:rPr>
      </w:pPr>
    </w:p>
    <w:p w14:paraId="1E5AB92B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C88AED9" w14:textId="036918AE" w:rsidR="00545BEB" w:rsidRDefault="00603328" w:rsidP="00545BEB">
      <w:r w:rsidRPr="00603328">
        <w:t xml:space="preserve">This Technical Report studies and identifies </w:t>
      </w:r>
      <w:r w:rsidR="00A854AA">
        <w:t xml:space="preserve">potential architecture and system level enhancements for the 5G system to support </w:t>
      </w:r>
      <w:r w:rsidR="00545BEB">
        <w:t>the following objectives:</w:t>
      </w:r>
    </w:p>
    <w:p w14:paraId="418E0F09" w14:textId="070E80D4" w:rsidR="006F3A19" w:rsidRDefault="00C542DE" w:rsidP="006F3A19">
      <w:pPr>
        <w:pStyle w:val="ListParagraph"/>
        <w:numPr>
          <w:ilvl w:val="0"/>
          <w:numId w:val="10"/>
        </w:numPr>
      </w:pPr>
      <w:r>
        <w:rPr>
          <w:iCs/>
          <w:color w:val="000000"/>
          <w:lang w:eastAsia="ja-JP"/>
        </w:rPr>
        <w:t>Support</w:t>
      </w:r>
      <w:r w:rsidR="006F3A19" w:rsidRPr="006F3A19">
        <w:rPr>
          <w:iCs/>
          <w:color w:val="000000"/>
          <w:lang w:eastAsia="ja-JP"/>
        </w:rPr>
        <w:t xml:space="preserve"> </w:t>
      </w:r>
      <w:r w:rsidR="00421C83">
        <w:rPr>
          <w:iCs/>
          <w:color w:val="000000"/>
          <w:lang w:eastAsia="ja-JP"/>
        </w:rPr>
        <w:t xml:space="preserve">for </w:t>
      </w:r>
      <w:r w:rsidR="006F3A19" w:rsidRPr="006F3A19">
        <w:rPr>
          <w:iCs/>
          <w:color w:val="000000"/>
          <w:lang w:eastAsia="ja-JP"/>
        </w:rPr>
        <w:t>interworking between CAG and CSG cells.</w:t>
      </w:r>
      <w:r w:rsidR="006F3A19" w:rsidRPr="006F3A19" w:rsidDel="00AD6034">
        <w:rPr>
          <w:iCs/>
          <w:color w:val="000000"/>
          <w:lang w:eastAsia="ja-JP"/>
        </w:rPr>
        <w:t xml:space="preserve"> </w:t>
      </w:r>
    </w:p>
    <w:p w14:paraId="178C53F4" w14:textId="70FD3BA6" w:rsidR="006F3A19" w:rsidRPr="002008C1" w:rsidRDefault="00C542DE" w:rsidP="006F3A19">
      <w:pPr>
        <w:pStyle w:val="Guidance"/>
        <w:numPr>
          <w:ilvl w:val="0"/>
          <w:numId w:val="10"/>
        </w:numPr>
        <w:rPr>
          <w:i w:val="0"/>
          <w:iCs/>
        </w:rPr>
      </w:pPr>
      <w:r>
        <w:rPr>
          <w:i w:val="0"/>
          <w:iCs/>
        </w:rPr>
        <w:t>Support for</w:t>
      </w:r>
      <w:r w:rsidR="006F3A19" w:rsidRPr="00F04020">
        <w:rPr>
          <w:i w:val="0"/>
          <w:iCs/>
        </w:rPr>
        <w:t xml:space="preserve"> provisioning subscribers allowed to access </w:t>
      </w:r>
      <w:r w:rsidR="006F3A19">
        <w:rPr>
          <w:i w:val="0"/>
          <w:iCs/>
        </w:rPr>
        <w:t>CAG cell</w:t>
      </w:r>
      <w:r w:rsidR="006F3A19" w:rsidRPr="00F04020">
        <w:rPr>
          <w:i w:val="0"/>
          <w:iCs/>
        </w:rPr>
        <w:t xml:space="preserve"> and to manage access control by the </w:t>
      </w:r>
      <w:r w:rsidR="006F3A19">
        <w:rPr>
          <w:i w:val="0"/>
          <w:iCs/>
        </w:rPr>
        <w:t>CAG</w:t>
      </w:r>
      <w:r w:rsidR="006F3A19" w:rsidRPr="00F04020">
        <w:rPr>
          <w:i w:val="0"/>
          <w:iCs/>
        </w:rPr>
        <w:t xml:space="preserve"> owner or an authorized administrator</w:t>
      </w:r>
      <w:r w:rsidR="006F3A19" w:rsidRPr="002008C1">
        <w:rPr>
          <w:i w:val="0"/>
          <w:iCs/>
        </w:rPr>
        <w:t>.</w:t>
      </w:r>
    </w:p>
    <w:p w14:paraId="4CA14294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SA:</w:t>
      </w:r>
    </w:p>
    <w:p w14:paraId="1E869CC5" w14:textId="10BF7F1E" w:rsidR="003E379C" w:rsidRDefault="00093B29" w:rsidP="003E379C">
      <w:pPr>
        <w:tabs>
          <w:tab w:val="left" w:pos="3119"/>
        </w:tabs>
        <w:rPr>
          <w:color w:val="000000"/>
          <w:sz w:val="22"/>
        </w:rPr>
      </w:pPr>
      <w:r>
        <w:rPr>
          <w:color w:val="000000"/>
          <w:sz w:val="22"/>
        </w:rPr>
        <w:t>None</w:t>
      </w:r>
      <w:r w:rsidR="003E379C" w:rsidRPr="00A42B62">
        <w:rPr>
          <w:color w:val="000000"/>
          <w:sz w:val="22"/>
        </w:rPr>
        <w:t>.</w:t>
      </w:r>
    </w:p>
    <w:p w14:paraId="2D38F54E" w14:textId="77777777" w:rsidR="003E379C" w:rsidRPr="00A42B62" w:rsidRDefault="003E379C" w:rsidP="003E379C">
      <w:pPr>
        <w:tabs>
          <w:tab w:val="left" w:pos="3119"/>
        </w:tabs>
        <w:rPr>
          <w:color w:val="000000"/>
          <w:sz w:val="22"/>
        </w:rPr>
      </w:pPr>
    </w:p>
    <w:p w14:paraId="7D276C9A" w14:textId="77777777" w:rsidR="003E379C" w:rsidRPr="00A42B62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C7E43C8" w14:textId="5314E9BC" w:rsidR="003E379C" w:rsidRDefault="00AE3F9F" w:rsidP="003E379C">
      <w:pPr>
        <w:pStyle w:val="B1"/>
        <w:ind w:left="0" w:firstLine="0"/>
      </w:pPr>
      <w:r>
        <w:t xml:space="preserve">KI#1 (WT#2) </w:t>
      </w:r>
      <w:r w:rsidR="00177ED2">
        <w:t xml:space="preserve">conclusions </w:t>
      </w:r>
      <w:r w:rsidR="006F3A19">
        <w:t xml:space="preserve">require feedbacks from </w:t>
      </w:r>
      <w:r w:rsidR="00177ED2">
        <w:t xml:space="preserve">the </w:t>
      </w:r>
      <w:r w:rsidR="006F3A19">
        <w:t>RAN WGs</w:t>
      </w:r>
      <w:r w:rsidR="003E379C">
        <w:t xml:space="preserve">.  </w:t>
      </w:r>
    </w:p>
    <w:p w14:paraId="42FB48F7" w14:textId="77777777" w:rsidR="003E379C" w:rsidRPr="00AB457D" w:rsidRDefault="003E379C" w:rsidP="003E379C">
      <w:pPr>
        <w:pStyle w:val="B1"/>
      </w:pPr>
    </w:p>
    <w:p w14:paraId="3D2B0891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36F47E8A" w14:textId="77777777" w:rsidR="003E379C" w:rsidRPr="00424032" w:rsidRDefault="003E379C" w:rsidP="003E379C">
      <w:pPr>
        <w:tabs>
          <w:tab w:val="left" w:pos="3119"/>
        </w:tabs>
        <w:rPr>
          <w:sz w:val="22"/>
        </w:rPr>
      </w:pPr>
      <w:r w:rsidRPr="002D1CF7">
        <w:rPr>
          <w:sz w:val="22"/>
        </w:rPr>
        <w:t>None.</w:t>
      </w:r>
    </w:p>
    <w:sectPr w:rsidR="003E379C" w:rsidRPr="00424032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258BDB" w14:textId="77777777" w:rsidR="009D2C51" w:rsidRDefault="009D2C51">
      <w:r>
        <w:separator/>
      </w:r>
    </w:p>
  </w:endnote>
  <w:endnote w:type="continuationSeparator" w:id="0">
    <w:p w14:paraId="66C2D104" w14:textId="77777777" w:rsidR="009D2C51" w:rsidRDefault="009D2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814DF5" w14:textId="77777777" w:rsidR="009D2C51" w:rsidRDefault="009D2C51">
      <w:r>
        <w:separator/>
      </w:r>
    </w:p>
  </w:footnote>
  <w:footnote w:type="continuationSeparator" w:id="0">
    <w:p w14:paraId="19FE5FE1" w14:textId="77777777" w:rsidR="009D2C51" w:rsidRDefault="009D2C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D93000"/>
    <w:multiLevelType w:val="hybridMultilevel"/>
    <w:tmpl w:val="7150A8F4"/>
    <w:lvl w:ilvl="0" w:tplc="653C338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11C63"/>
    <w:multiLevelType w:val="hybridMultilevel"/>
    <w:tmpl w:val="0CC2B834"/>
    <w:lvl w:ilvl="0" w:tplc="FE1E5E3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B51166"/>
    <w:multiLevelType w:val="hybridMultilevel"/>
    <w:tmpl w:val="C44AF486"/>
    <w:lvl w:ilvl="0" w:tplc="F0E4EF3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59C5AA4"/>
    <w:multiLevelType w:val="hybridMultilevel"/>
    <w:tmpl w:val="B32299DC"/>
    <w:lvl w:ilvl="0" w:tplc="4FF26EB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FF45CC"/>
    <w:multiLevelType w:val="hybridMultilevel"/>
    <w:tmpl w:val="982EAD4E"/>
    <w:lvl w:ilvl="0" w:tplc="FBBCF75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1146723">
    <w:abstractNumId w:val="6"/>
  </w:num>
  <w:num w:numId="2" w16cid:durableId="830753573">
    <w:abstractNumId w:val="2"/>
  </w:num>
  <w:num w:numId="3" w16cid:durableId="1910338154">
    <w:abstractNumId w:val="7"/>
  </w:num>
  <w:num w:numId="4" w16cid:durableId="797259147">
    <w:abstractNumId w:val="3"/>
  </w:num>
  <w:num w:numId="5" w16cid:durableId="1530292181">
    <w:abstractNumId w:val="4"/>
  </w:num>
  <w:num w:numId="6" w16cid:durableId="1823807803">
    <w:abstractNumId w:val="8"/>
  </w:num>
  <w:num w:numId="7" w16cid:durableId="677540944">
    <w:abstractNumId w:val="0"/>
  </w:num>
  <w:num w:numId="8" w16cid:durableId="1231499921">
    <w:abstractNumId w:val="1"/>
  </w:num>
  <w:num w:numId="9" w16cid:durableId="1216699988">
    <w:abstractNumId w:val="5"/>
  </w:num>
  <w:num w:numId="10" w16cid:durableId="884175745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4"/>
  <w:doNotDisplayPageBoundaries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A85"/>
    <w:rsid w:val="00002CF2"/>
    <w:rsid w:val="00002E47"/>
    <w:rsid w:val="00003F8B"/>
    <w:rsid w:val="00004084"/>
    <w:rsid w:val="00004596"/>
    <w:rsid w:val="00004B1A"/>
    <w:rsid w:val="000052A7"/>
    <w:rsid w:val="000057E5"/>
    <w:rsid w:val="00005C3C"/>
    <w:rsid w:val="00005EF0"/>
    <w:rsid w:val="00006086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2070C"/>
    <w:rsid w:val="00020733"/>
    <w:rsid w:val="00020AAF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95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8B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04"/>
    <w:rsid w:val="0006001F"/>
    <w:rsid w:val="000607A9"/>
    <w:rsid w:val="00060BE8"/>
    <w:rsid w:val="00060C84"/>
    <w:rsid w:val="000614DE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2F7"/>
    <w:rsid w:val="000635D2"/>
    <w:rsid w:val="000635E0"/>
    <w:rsid w:val="000636B7"/>
    <w:rsid w:val="00063757"/>
    <w:rsid w:val="000637BB"/>
    <w:rsid w:val="00063D55"/>
    <w:rsid w:val="00063EA6"/>
    <w:rsid w:val="000643B4"/>
    <w:rsid w:val="00064B6C"/>
    <w:rsid w:val="00064BE3"/>
    <w:rsid w:val="00064DB8"/>
    <w:rsid w:val="00066325"/>
    <w:rsid w:val="00066455"/>
    <w:rsid w:val="000668F2"/>
    <w:rsid w:val="00067406"/>
    <w:rsid w:val="000679D1"/>
    <w:rsid w:val="000704D7"/>
    <w:rsid w:val="000708AE"/>
    <w:rsid w:val="00070EF0"/>
    <w:rsid w:val="00071380"/>
    <w:rsid w:val="0007156D"/>
    <w:rsid w:val="00073FBF"/>
    <w:rsid w:val="00074040"/>
    <w:rsid w:val="000741D7"/>
    <w:rsid w:val="0007428E"/>
    <w:rsid w:val="00074348"/>
    <w:rsid w:val="00074E47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1FD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69E3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54"/>
    <w:rsid w:val="00093B29"/>
    <w:rsid w:val="00094771"/>
    <w:rsid w:val="00094EDA"/>
    <w:rsid w:val="000956E9"/>
    <w:rsid w:val="00095989"/>
    <w:rsid w:val="00095ABD"/>
    <w:rsid w:val="00095D94"/>
    <w:rsid w:val="00096795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1BCF"/>
    <w:rsid w:val="000A2000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388F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D7"/>
    <w:rsid w:val="000C72EE"/>
    <w:rsid w:val="000C79F8"/>
    <w:rsid w:val="000C7ACC"/>
    <w:rsid w:val="000C7B13"/>
    <w:rsid w:val="000D0873"/>
    <w:rsid w:val="000D0BE1"/>
    <w:rsid w:val="000D10A2"/>
    <w:rsid w:val="000D17E6"/>
    <w:rsid w:val="000D274B"/>
    <w:rsid w:val="000D29C6"/>
    <w:rsid w:val="000D3223"/>
    <w:rsid w:val="000D3B1A"/>
    <w:rsid w:val="000D3C8E"/>
    <w:rsid w:val="000D3FDF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D7B0B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A17"/>
    <w:rsid w:val="000E5A3B"/>
    <w:rsid w:val="000E60FB"/>
    <w:rsid w:val="000E6166"/>
    <w:rsid w:val="000E61FA"/>
    <w:rsid w:val="000E6539"/>
    <w:rsid w:val="000E6598"/>
    <w:rsid w:val="000E6C12"/>
    <w:rsid w:val="000E6EBE"/>
    <w:rsid w:val="000E75AE"/>
    <w:rsid w:val="000E7BC8"/>
    <w:rsid w:val="000E7E97"/>
    <w:rsid w:val="000E7F56"/>
    <w:rsid w:val="000F058A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DF5"/>
    <w:rsid w:val="000F3E52"/>
    <w:rsid w:val="000F4DA0"/>
    <w:rsid w:val="000F5F87"/>
    <w:rsid w:val="000F5FBA"/>
    <w:rsid w:val="000F76CF"/>
    <w:rsid w:val="000F78CE"/>
    <w:rsid w:val="001015C3"/>
    <w:rsid w:val="001020CE"/>
    <w:rsid w:val="00102244"/>
    <w:rsid w:val="00102383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A"/>
    <w:rsid w:val="001078CD"/>
    <w:rsid w:val="0010793E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89F"/>
    <w:rsid w:val="0011310F"/>
    <w:rsid w:val="00113243"/>
    <w:rsid w:val="001137E9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3FB7"/>
    <w:rsid w:val="00124CB2"/>
    <w:rsid w:val="00124F20"/>
    <w:rsid w:val="001252EE"/>
    <w:rsid w:val="001255D2"/>
    <w:rsid w:val="00125AA7"/>
    <w:rsid w:val="00125CD3"/>
    <w:rsid w:val="00127CB6"/>
    <w:rsid w:val="00130019"/>
    <w:rsid w:val="0013026B"/>
    <w:rsid w:val="00130664"/>
    <w:rsid w:val="00130FF8"/>
    <w:rsid w:val="0013154D"/>
    <w:rsid w:val="001315C0"/>
    <w:rsid w:val="00133595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755"/>
    <w:rsid w:val="0014507A"/>
    <w:rsid w:val="001451FB"/>
    <w:rsid w:val="00145511"/>
    <w:rsid w:val="00145C50"/>
    <w:rsid w:val="00145D43"/>
    <w:rsid w:val="00146D79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5F2D"/>
    <w:rsid w:val="0015629E"/>
    <w:rsid w:val="00156E35"/>
    <w:rsid w:val="0015713D"/>
    <w:rsid w:val="001575C5"/>
    <w:rsid w:val="001577CA"/>
    <w:rsid w:val="00161146"/>
    <w:rsid w:val="001616E8"/>
    <w:rsid w:val="0016188A"/>
    <w:rsid w:val="00162128"/>
    <w:rsid w:val="001628DF"/>
    <w:rsid w:val="001629AA"/>
    <w:rsid w:val="00162CE0"/>
    <w:rsid w:val="00162D02"/>
    <w:rsid w:val="00162EED"/>
    <w:rsid w:val="001637F0"/>
    <w:rsid w:val="00163A85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991"/>
    <w:rsid w:val="00167F32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6D1"/>
    <w:rsid w:val="0017492E"/>
    <w:rsid w:val="001757A5"/>
    <w:rsid w:val="00175FE2"/>
    <w:rsid w:val="0017606B"/>
    <w:rsid w:val="00176822"/>
    <w:rsid w:val="00177213"/>
    <w:rsid w:val="00177B6D"/>
    <w:rsid w:val="00177ED2"/>
    <w:rsid w:val="00180F99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357"/>
    <w:rsid w:val="0018776E"/>
    <w:rsid w:val="0018784A"/>
    <w:rsid w:val="00187955"/>
    <w:rsid w:val="00187A7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818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B08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1CD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B2B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08B"/>
    <w:rsid w:val="001D0FDB"/>
    <w:rsid w:val="001D140A"/>
    <w:rsid w:val="001D14C3"/>
    <w:rsid w:val="001D2460"/>
    <w:rsid w:val="001D24B3"/>
    <w:rsid w:val="001D24C7"/>
    <w:rsid w:val="001D2936"/>
    <w:rsid w:val="001D3140"/>
    <w:rsid w:val="001D31B8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3E8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B31"/>
    <w:rsid w:val="001E3D57"/>
    <w:rsid w:val="001E3DC6"/>
    <w:rsid w:val="001E41DE"/>
    <w:rsid w:val="001E41F3"/>
    <w:rsid w:val="001E4D74"/>
    <w:rsid w:val="001E4EBF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00D"/>
    <w:rsid w:val="001F1383"/>
    <w:rsid w:val="001F240B"/>
    <w:rsid w:val="001F2563"/>
    <w:rsid w:val="001F2AE0"/>
    <w:rsid w:val="001F332F"/>
    <w:rsid w:val="001F3B50"/>
    <w:rsid w:val="001F4056"/>
    <w:rsid w:val="001F4559"/>
    <w:rsid w:val="001F477C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002"/>
    <w:rsid w:val="00200A69"/>
    <w:rsid w:val="00201590"/>
    <w:rsid w:val="00201BD0"/>
    <w:rsid w:val="00201D82"/>
    <w:rsid w:val="00202269"/>
    <w:rsid w:val="002028EA"/>
    <w:rsid w:val="00202C4A"/>
    <w:rsid w:val="00202EE0"/>
    <w:rsid w:val="00203310"/>
    <w:rsid w:val="00203355"/>
    <w:rsid w:val="002033F0"/>
    <w:rsid w:val="00203AF3"/>
    <w:rsid w:val="00203C12"/>
    <w:rsid w:val="00204D5E"/>
    <w:rsid w:val="00204EBF"/>
    <w:rsid w:val="002053C8"/>
    <w:rsid w:val="00205989"/>
    <w:rsid w:val="00206E6A"/>
    <w:rsid w:val="00206EC3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33E2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7D2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0CD"/>
    <w:rsid w:val="00240698"/>
    <w:rsid w:val="00240905"/>
    <w:rsid w:val="0024102C"/>
    <w:rsid w:val="00241253"/>
    <w:rsid w:val="002413D8"/>
    <w:rsid w:val="00241E31"/>
    <w:rsid w:val="00241F7B"/>
    <w:rsid w:val="00242087"/>
    <w:rsid w:val="00242096"/>
    <w:rsid w:val="002421A8"/>
    <w:rsid w:val="00242503"/>
    <w:rsid w:val="00242A88"/>
    <w:rsid w:val="00243227"/>
    <w:rsid w:val="0024372D"/>
    <w:rsid w:val="00243CB2"/>
    <w:rsid w:val="00243DB2"/>
    <w:rsid w:val="0024427B"/>
    <w:rsid w:val="002442A9"/>
    <w:rsid w:val="00245129"/>
    <w:rsid w:val="002457B3"/>
    <w:rsid w:val="00245DA8"/>
    <w:rsid w:val="00247551"/>
    <w:rsid w:val="00247977"/>
    <w:rsid w:val="002503C0"/>
    <w:rsid w:val="002504C4"/>
    <w:rsid w:val="0025116B"/>
    <w:rsid w:val="0025206B"/>
    <w:rsid w:val="0025247B"/>
    <w:rsid w:val="00252D34"/>
    <w:rsid w:val="00252F7B"/>
    <w:rsid w:val="0025341C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0A41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F4D"/>
    <w:rsid w:val="00265227"/>
    <w:rsid w:val="0026528B"/>
    <w:rsid w:val="0026562B"/>
    <w:rsid w:val="002656D1"/>
    <w:rsid w:val="00265894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12"/>
    <w:rsid w:val="0027197A"/>
    <w:rsid w:val="00271EC0"/>
    <w:rsid w:val="0027268F"/>
    <w:rsid w:val="00272CC0"/>
    <w:rsid w:val="0027328F"/>
    <w:rsid w:val="00273719"/>
    <w:rsid w:val="00273948"/>
    <w:rsid w:val="00274284"/>
    <w:rsid w:val="00274500"/>
    <w:rsid w:val="00274D5D"/>
    <w:rsid w:val="00274F56"/>
    <w:rsid w:val="00274FFE"/>
    <w:rsid w:val="002750BA"/>
    <w:rsid w:val="00275986"/>
    <w:rsid w:val="00275D12"/>
    <w:rsid w:val="00276480"/>
    <w:rsid w:val="00277155"/>
    <w:rsid w:val="002778E9"/>
    <w:rsid w:val="00277996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8FB"/>
    <w:rsid w:val="00285D53"/>
    <w:rsid w:val="00285D5C"/>
    <w:rsid w:val="00286018"/>
    <w:rsid w:val="00286243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1FF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67E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C1A"/>
    <w:rsid w:val="002A6081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B2C"/>
    <w:rsid w:val="002B7298"/>
    <w:rsid w:val="002B76F6"/>
    <w:rsid w:val="002B7DA4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5B6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986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67D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0E6D"/>
    <w:rsid w:val="002F1116"/>
    <w:rsid w:val="002F15A7"/>
    <w:rsid w:val="002F15E8"/>
    <w:rsid w:val="002F18E9"/>
    <w:rsid w:val="002F228B"/>
    <w:rsid w:val="002F27BF"/>
    <w:rsid w:val="002F2C28"/>
    <w:rsid w:val="002F337F"/>
    <w:rsid w:val="002F3C6F"/>
    <w:rsid w:val="002F40D3"/>
    <w:rsid w:val="002F46F7"/>
    <w:rsid w:val="002F4F90"/>
    <w:rsid w:val="002F5418"/>
    <w:rsid w:val="002F59B7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6B1"/>
    <w:rsid w:val="00314807"/>
    <w:rsid w:val="00314E11"/>
    <w:rsid w:val="00315770"/>
    <w:rsid w:val="003157C6"/>
    <w:rsid w:val="00315819"/>
    <w:rsid w:val="003158EC"/>
    <w:rsid w:val="00315B44"/>
    <w:rsid w:val="003161E1"/>
    <w:rsid w:val="00316AB1"/>
    <w:rsid w:val="00316C2C"/>
    <w:rsid w:val="00316CDE"/>
    <w:rsid w:val="00317004"/>
    <w:rsid w:val="00317043"/>
    <w:rsid w:val="00317155"/>
    <w:rsid w:val="00317349"/>
    <w:rsid w:val="00317400"/>
    <w:rsid w:val="00317416"/>
    <w:rsid w:val="00317739"/>
    <w:rsid w:val="00320538"/>
    <w:rsid w:val="003217A6"/>
    <w:rsid w:val="00322917"/>
    <w:rsid w:val="00323A14"/>
    <w:rsid w:val="00323E36"/>
    <w:rsid w:val="00323EF3"/>
    <w:rsid w:val="00324844"/>
    <w:rsid w:val="003249F8"/>
    <w:rsid w:val="003253F8"/>
    <w:rsid w:val="00325E4F"/>
    <w:rsid w:val="00326E79"/>
    <w:rsid w:val="00330181"/>
    <w:rsid w:val="0033034C"/>
    <w:rsid w:val="00330EBC"/>
    <w:rsid w:val="00330FF4"/>
    <w:rsid w:val="00331078"/>
    <w:rsid w:val="0033111E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481"/>
    <w:rsid w:val="00343B33"/>
    <w:rsid w:val="00343C6A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070"/>
    <w:rsid w:val="0035196B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6DA"/>
    <w:rsid w:val="0037380F"/>
    <w:rsid w:val="00374C98"/>
    <w:rsid w:val="00375A96"/>
    <w:rsid w:val="0037632A"/>
    <w:rsid w:val="00376470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DD1"/>
    <w:rsid w:val="00381E04"/>
    <w:rsid w:val="00382370"/>
    <w:rsid w:val="00382528"/>
    <w:rsid w:val="0038367D"/>
    <w:rsid w:val="00383AC0"/>
    <w:rsid w:val="00383AD2"/>
    <w:rsid w:val="00384540"/>
    <w:rsid w:val="00384615"/>
    <w:rsid w:val="0038469A"/>
    <w:rsid w:val="003849DF"/>
    <w:rsid w:val="00384B43"/>
    <w:rsid w:val="00384BA6"/>
    <w:rsid w:val="00384F07"/>
    <w:rsid w:val="00384F74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5E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73C"/>
    <w:rsid w:val="003A3F7E"/>
    <w:rsid w:val="003A4499"/>
    <w:rsid w:val="003A46DE"/>
    <w:rsid w:val="003A5069"/>
    <w:rsid w:val="003A62A7"/>
    <w:rsid w:val="003A6711"/>
    <w:rsid w:val="003A6F53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658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32F"/>
    <w:rsid w:val="003B7875"/>
    <w:rsid w:val="003B796F"/>
    <w:rsid w:val="003C08E5"/>
    <w:rsid w:val="003C0908"/>
    <w:rsid w:val="003C0AEA"/>
    <w:rsid w:val="003C0CE6"/>
    <w:rsid w:val="003C18BE"/>
    <w:rsid w:val="003C19E7"/>
    <w:rsid w:val="003C1CD0"/>
    <w:rsid w:val="003C2488"/>
    <w:rsid w:val="003C2526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8FA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7D6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46F"/>
    <w:rsid w:val="003E2F1E"/>
    <w:rsid w:val="003E379C"/>
    <w:rsid w:val="003E3D0F"/>
    <w:rsid w:val="003E3D85"/>
    <w:rsid w:val="003E46DA"/>
    <w:rsid w:val="003E4781"/>
    <w:rsid w:val="003E4C1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10B6"/>
    <w:rsid w:val="003F117E"/>
    <w:rsid w:val="003F1ED1"/>
    <w:rsid w:val="003F23D2"/>
    <w:rsid w:val="003F28C9"/>
    <w:rsid w:val="003F2968"/>
    <w:rsid w:val="003F37AE"/>
    <w:rsid w:val="003F37B3"/>
    <w:rsid w:val="003F390F"/>
    <w:rsid w:val="003F3EA1"/>
    <w:rsid w:val="003F45A2"/>
    <w:rsid w:val="003F4DA0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3BDC"/>
    <w:rsid w:val="0040406B"/>
    <w:rsid w:val="004045D4"/>
    <w:rsid w:val="00404B2C"/>
    <w:rsid w:val="0040546B"/>
    <w:rsid w:val="004057A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DDA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0DBC"/>
    <w:rsid w:val="0042142F"/>
    <w:rsid w:val="004219D4"/>
    <w:rsid w:val="00421AA2"/>
    <w:rsid w:val="00421C83"/>
    <w:rsid w:val="0042234A"/>
    <w:rsid w:val="00422F87"/>
    <w:rsid w:val="004235CA"/>
    <w:rsid w:val="00423C66"/>
    <w:rsid w:val="00423D0D"/>
    <w:rsid w:val="004240AC"/>
    <w:rsid w:val="004243A3"/>
    <w:rsid w:val="004248FA"/>
    <w:rsid w:val="00424E52"/>
    <w:rsid w:val="00425307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1DF9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B66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2362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8A0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661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9C7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983"/>
    <w:rsid w:val="00491D29"/>
    <w:rsid w:val="00491FC5"/>
    <w:rsid w:val="004921AC"/>
    <w:rsid w:val="0049236B"/>
    <w:rsid w:val="00492B2F"/>
    <w:rsid w:val="00493DD8"/>
    <w:rsid w:val="004940C1"/>
    <w:rsid w:val="004940E4"/>
    <w:rsid w:val="00494657"/>
    <w:rsid w:val="00494898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4F98"/>
    <w:rsid w:val="004A56BB"/>
    <w:rsid w:val="004A58C2"/>
    <w:rsid w:val="004A5CCA"/>
    <w:rsid w:val="004A5E74"/>
    <w:rsid w:val="004A5FBE"/>
    <w:rsid w:val="004A672D"/>
    <w:rsid w:val="004A67E8"/>
    <w:rsid w:val="004A68A3"/>
    <w:rsid w:val="004A6C88"/>
    <w:rsid w:val="004A7D1E"/>
    <w:rsid w:val="004A7D3B"/>
    <w:rsid w:val="004B0B3E"/>
    <w:rsid w:val="004B1A56"/>
    <w:rsid w:val="004B1EE3"/>
    <w:rsid w:val="004B224E"/>
    <w:rsid w:val="004B3A40"/>
    <w:rsid w:val="004B4232"/>
    <w:rsid w:val="004B4661"/>
    <w:rsid w:val="004B4AD2"/>
    <w:rsid w:val="004B4D41"/>
    <w:rsid w:val="004B4D80"/>
    <w:rsid w:val="004B50C1"/>
    <w:rsid w:val="004B5F3F"/>
    <w:rsid w:val="004B6158"/>
    <w:rsid w:val="004B6ABA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172"/>
    <w:rsid w:val="004D626F"/>
    <w:rsid w:val="004D6584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242"/>
    <w:rsid w:val="004F696C"/>
    <w:rsid w:val="004F6C85"/>
    <w:rsid w:val="004F770D"/>
    <w:rsid w:val="004F7EAB"/>
    <w:rsid w:val="00500FE3"/>
    <w:rsid w:val="00501067"/>
    <w:rsid w:val="00501541"/>
    <w:rsid w:val="00501552"/>
    <w:rsid w:val="00501C6E"/>
    <w:rsid w:val="00501E9D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232"/>
    <w:rsid w:val="0051475B"/>
    <w:rsid w:val="00514AC1"/>
    <w:rsid w:val="00514D04"/>
    <w:rsid w:val="00514D6F"/>
    <w:rsid w:val="00515120"/>
    <w:rsid w:val="0051574A"/>
    <w:rsid w:val="005157F2"/>
    <w:rsid w:val="0051598E"/>
    <w:rsid w:val="00516147"/>
    <w:rsid w:val="0051622D"/>
    <w:rsid w:val="00516551"/>
    <w:rsid w:val="0051688B"/>
    <w:rsid w:val="00516A6C"/>
    <w:rsid w:val="00516A7B"/>
    <w:rsid w:val="00516CB7"/>
    <w:rsid w:val="0051720B"/>
    <w:rsid w:val="005178B8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5AE"/>
    <w:rsid w:val="0053383B"/>
    <w:rsid w:val="00533B40"/>
    <w:rsid w:val="005340B9"/>
    <w:rsid w:val="00534C5E"/>
    <w:rsid w:val="00534D17"/>
    <w:rsid w:val="00534EF0"/>
    <w:rsid w:val="00536657"/>
    <w:rsid w:val="00537036"/>
    <w:rsid w:val="00537062"/>
    <w:rsid w:val="005375A0"/>
    <w:rsid w:val="00537629"/>
    <w:rsid w:val="0053793D"/>
    <w:rsid w:val="00540141"/>
    <w:rsid w:val="0054051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BEB"/>
    <w:rsid w:val="00545C20"/>
    <w:rsid w:val="00545EE9"/>
    <w:rsid w:val="0054706D"/>
    <w:rsid w:val="005504EC"/>
    <w:rsid w:val="00550E82"/>
    <w:rsid w:val="00551047"/>
    <w:rsid w:val="005510C0"/>
    <w:rsid w:val="00551E7C"/>
    <w:rsid w:val="00551F37"/>
    <w:rsid w:val="00552FEE"/>
    <w:rsid w:val="00553232"/>
    <w:rsid w:val="00553605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2FF7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461"/>
    <w:rsid w:val="005757D6"/>
    <w:rsid w:val="005757D8"/>
    <w:rsid w:val="00576C0B"/>
    <w:rsid w:val="00576FB0"/>
    <w:rsid w:val="005773C0"/>
    <w:rsid w:val="005776B7"/>
    <w:rsid w:val="00577858"/>
    <w:rsid w:val="005807AD"/>
    <w:rsid w:val="00580C38"/>
    <w:rsid w:val="0058199E"/>
    <w:rsid w:val="00581F17"/>
    <w:rsid w:val="00582177"/>
    <w:rsid w:val="00582314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00E"/>
    <w:rsid w:val="00591D8E"/>
    <w:rsid w:val="00592C6D"/>
    <w:rsid w:val="00592D74"/>
    <w:rsid w:val="00593600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A5C"/>
    <w:rsid w:val="005974A1"/>
    <w:rsid w:val="00597B57"/>
    <w:rsid w:val="005A0100"/>
    <w:rsid w:val="005A065F"/>
    <w:rsid w:val="005A0932"/>
    <w:rsid w:val="005A0C51"/>
    <w:rsid w:val="005A0E53"/>
    <w:rsid w:val="005A1336"/>
    <w:rsid w:val="005A14B8"/>
    <w:rsid w:val="005A161C"/>
    <w:rsid w:val="005A1DC1"/>
    <w:rsid w:val="005A254A"/>
    <w:rsid w:val="005A25D7"/>
    <w:rsid w:val="005A2D3F"/>
    <w:rsid w:val="005A3087"/>
    <w:rsid w:val="005A321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807"/>
    <w:rsid w:val="005A7F01"/>
    <w:rsid w:val="005B029E"/>
    <w:rsid w:val="005B06A6"/>
    <w:rsid w:val="005B0D44"/>
    <w:rsid w:val="005B13A2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BE5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90C"/>
    <w:rsid w:val="005D0A7C"/>
    <w:rsid w:val="005D0DF4"/>
    <w:rsid w:val="005D10AD"/>
    <w:rsid w:val="005D19B4"/>
    <w:rsid w:val="005D1C98"/>
    <w:rsid w:val="005D1CDB"/>
    <w:rsid w:val="005D1E98"/>
    <w:rsid w:val="005D203E"/>
    <w:rsid w:val="005D21B3"/>
    <w:rsid w:val="005D221B"/>
    <w:rsid w:val="005D2465"/>
    <w:rsid w:val="005D2812"/>
    <w:rsid w:val="005D4112"/>
    <w:rsid w:val="005D4115"/>
    <w:rsid w:val="005D47A1"/>
    <w:rsid w:val="005D4EBB"/>
    <w:rsid w:val="005D53A8"/>
    <w:rsid w:val="005D5883"/>
    <w:rsid w:val="005D5E0E"/>
    <w:rsid w:val="005D5E59"/>
    <w:rsid w:val="005D603F"/>
    <w:rsid w:val="005D65EE"/>
    <w:rsid w:val="005D6A9C"/>
    <w:rsid w:val="005D7265"/>
    <w:rsid w:val="005D7383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6DC"/>
    <w:rsid w:val="005E5913"/>
    <w:rsid w:val="005E60B8"/>
    <w:rsid w:val="005E6D67"/>
    <w:rsid w:val="005E7AA7"/>
    <w:rsid w:val="005E7AB9"/>
    <w:rsid w:val="005F00F2"/>
    <w:rsid w:val="005F0C21"/>
    <w:rsid w:val="005F1AC9"/>
    <w:rsid w:val="005F258E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0DAF"/>
    <w:rsid w:val="00601143"/>
    <w:rsid w:val="006017CD"/>
    <w:rsid w:val="00601818"/>
    <w:rsid w:val="0060188C"/>
    <w:rsid w:val="00601CD7"/>
    <w:rsid w:val="006020C0"/>
    <w:rsid w:val="0060234E"/>
    <w:rsid w:val="0060237A"/>
    <w:rsid w:val="00602472"/>
    <w:rsid w:val="00602B5B"/>
    <w:rsid w:val="00602CFF"/>
    <w:rsid w:val="00602DEA"/>
    <w:rsid w:val="006031AB"/>
    <w:rsid w:val="00603328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833"/>
    <w:rsid w:val="006156A2"/>
    <w:rsid w:val="0061577E"/>
    <w:rsid w:val="006159E7"/>
    <w:rsid w:val="00615C35"/>
    <w:rsid w:val="00616C05"/>
    <w:rsid w:val="00616C2D"/>
    <w:rsid w:val="00616D19"/>
    <w:rsid w:val="00617769"/>
    <w:rsid w:val="00617F49"/>
    <w:rsid w:val="0062027D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2D4C"/>
    <w:rsid w:val="00623CEB"/>
    <w:rsid w:val="00624487"/>
    <w:rsid w:val="00624A75"/>
    <w:rsid w:val="00624D53"/>
    <w:rsid w:val="006258A2"/>
    <w:rsid w:val="00626425"/>
    <w:rsid w:val="0062668A"/>
    <w:rsid w:val="0062734F"/>
    <w:rsid w:val="00627C05"/>
    <w:rsid w:val="006303C4"/>
    <w:rsid w:val="00630666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C4C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AC"/>
    <w:rsid w:val="006449DF"/>
    <w:rsid w:val="006450B6"/>
    <w:rsid w:val="00645B63"/>
    <w:rsid w:val="00645D44"/>
    <w:rsid w:val="006464E9"/>
    <w:rsid w:val="0064666B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327"/>
    <w:rsid w:val="006534A1"/>
    <w:rsid w:val="0065391D"/>
    <w:rsid w:val="00654350"/>
    <w:rsid w:val="006543AB"/>
    <w:rsid w:val="006553F1"/>
    <w:rsid w:val="006557F2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1F8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2C1D"/>
    <w:rsid w:val="00673385"/>
    <w:rsid w:val="006734A9"/>
    <w:rsid w:val="00674135"/>
    <w:rsid w:val="0067426D"/>
    <w:rsid w:val="00674476"/>
    <w:rsid w:val="00674739"/>
    <w:rsid w:val="0067489E"/>
    <w:rsid w:val="0067523A"/>
    <w:rsid w:val="006760A5"/>
    <w:rsid w:val="00676819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5A9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653"/>
    <w:rsid w:val="00693817"/>
    <w:rsid w:val="00693B6F"/>
    <w:rsid w:val="00694EAF"/>
    <w:rsid w:val="00695480"/>
    <w:rsid w:val="006956A1"/>
    <w:rsid w:val="0069657A"/>
    <w:rsid w:val="00696CE4"/>
    <w:rsid w:val="00696D99"/>
    <w:rsid w:val="00696F19"/>
    <w:rsid w:val="006972F9"/>
    <w:rsid w:val="0069755A"/>
    <w:rsid w:val="006976E2"/>
    <w:rsid w:val="006A097C"/>
    <w:rsid w:val="006A0C04"/>
    <w:rsid w:val="006A0D64"/>
    <w:rsid w:val="006A0D77"/>
    <w:rsid w:val="006A1AB0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757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C7D79"/>
    <w:rsid w:val="006D019D"/>
    <w:rsid w:val="006D09CC"/>
    <w:rsid w:val="006D0B28"/>
    <w:rsid w:val="006D0C42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646"/>
    <w:rsid w:val="006D53E8"/>
    <w:rsid w:val="006D548C"/>
    <w:rsid w:val="006D5F8C"/>
    <w:rsid w:val="006D60B9"/>
    <w:rsid w:val="006D62FB"/>
    <w:rsid w:val="006D6693"/>
    <w:rsid w:val="006D685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6B0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3A19"/>
    <w:rsid w:val="006F4408"/>
    <w:rsid w:val="006F54A7"/>
    <w:rsid w:val="006F5EF8"/>
    <w:rsid w:val="006F5FD5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8F6"/>
    <w:rsid w:val="00702A84"/>
    <w:rsid w:val="00702B3B"/>
    <w:rsid w:val="00702CC5"/>
    <w:rsid w:val="00702D80"/>
    <w:rsid w:val="00703599"/>
    <w:rsid w:val="00703985"/>
    <w:rsid w:val="007047D2"/>
    <w:rsid w:val="00705301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07E69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49E"/>
    <w:rsid w:val="00722BA4"/>
    <w:rsid w:val="00722E2B"/>
    <w:rsid w:val="00722E7E"/>
    <w:rsid w:val="0072305E"/>
    <w:rsid w:val="0072354E"/>
    <w:rsid w:val="00723BFC"/>
    <w:rsid w:val="0072454F"/>
    <w:rsid w:val="0072499F"/>
    <w:rsid w:val="007250A4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1E5E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04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76C"/>
    <w:rsid w:val="00757FC9"/>
    <w:rsid w:val="00760435"/>
    <w:rsid w:val="00760825"/>
    <w:rsid w:val="007609EF"/>
    <w:rsid w:val="00760F48"/>
    <w:rsid w:val="007614B9"/>
    <w:rsid w:val="0076188D"/>
    <w:rsid w:val="00761AF5"/>
    <w:rsid w:val="0076263F"/>
    <w:rsid w:val="007627CB"/>
    <w:rsid w:val="00762EC6"/>
    <w:rsid w:val="007631A9"/>
    <w:rsid w:val="007638D6"/>
    <w:rsid w:val="007639C5"/>
    <w:rsid w:val="0076436D"/>
    <w:rsid w:val="00764422"/>
    <w:rsid w:val="007645C7"/>
    <w:rsid w:val="007646DB"/>
    <w:rsid w:val="00764712"/>
    <w:rsid w:val="00764A95"/>
    <w:rsid w:val="00764C2E"/>
    <w:rsid w:val="00764D4C"/>
    <w:rsid w:val="00764E84"/>
    <w:rsid w:val="00765079"/>
    <w:rsid w:val="00765237"/>
    <w:rsid w:val="007654AC"/>
    <w:rsid w:val="00765AAC"/>
    <w:rsid w:val="0076645B"/>
    <w:rsid w:val="00766888"/>
    <w:rsid w:val="00766BD2"/>
    <w:rsid w:val="00767535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517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295"/>
    <w:rsid w:val="0078263D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ECD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F15"/>
    <w:rsid w:val="007B1016"/>
    <w:rsid w:val="007B1057"/>
    <w:rsid w:val="007B17BE"/>
    <w:rsid w:val="007B18ED"/>
    <w:rsid w:val="007B193D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7D6"/>
    <w:rsid w:val="007B4A3B"/>
    <w:rsid w:val="007B50E5"/>
    <w:rsid w:val="007B512A"/>
    <w:rsid w:val="007B57DA"/>
    <w:rsid w:val="007B5E5B"/>
    <w:rsid w:val="007B5F88"/>
    <w:rsid w:val="007B66C4"/>
    <w:rsid w:val="007B6E3C"/>
    <w:rsid w:val="007B7799"/>
    <w:rsid w:val="007B7D4E"/>
    <w:rsid w:val="007C04BD"/>
    <w:rsid w:val="007C0C3B"/>
    <w:rsid w:val="007C1736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BA7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3E2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2F71"/>
    <w:rsid w:val="007E32CB"/>
    <w:rsid w:val="007E373F"/>
    <w:rsid w:val="007E3E67"/>
    <w:rsid w:val="007E41B8"/>
    <w:rsid w:val="007E4918"/>
    <w:rsid w:val="007E4E65"/>
    <w:rsid w:val="007E4EAF"/>
    <w:rsid w:val="007E5244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B9D"/>
    <w:rsid w:val="007F5CA7"/>
    <w:rsid w:val="007F5DBD"/>
    <w:rsid w:val="007F5FFB"/>
    <w:rsid w:val="007F61D1"/>
    <w:rsid w:val="007F71F3"/>
    <w:rsid w:val="007F744E"/>
    <w:rsid w:val="007F7635"/>
    <w:rsid w:val="008000F9"/>
    <w:rsid w:val="008003A5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4EA"/>
    <w:rsid w:val="0080668C"/>
    <w:rsid w:val="00806855"/>
    <w:rsid w:val="00806ADB"/>
    <w:rsid w:val="00806BE5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7DC"/>
    <w:rsid w:val="00822ECA"/>
    <w:rsid w:val="00822F0A"/>
    <w:rsid w:val="00823056"/>
    <w:rsid w:val="00823330"/>
    <w:rsid w:val="008233C4"/>
    <w:rsid w:val="00823B2A"/>
    <w:rsid w:val="0082413A"/>
    <w:rsid w:val="00824530"/>
    <w:rsid w:val="00824879"/>
    <w:rsid w:val="008248C3"/>
    <w:rsid w:val="0082496B"/>
    <w:rsid w:val="00825645"/>
    <w:rsid w:val="00825902"/>
    <w:rsid w:val="00825BE4"/>
    <w:rsid w:val="0082673C"/>
    <w:rsid w:val="0082689B"/>
    <w:rsid w:val="008268AD"/>
    <w:rsid w:val="00826A2B"/>
    <w:rsid w:val="0082732B"/>
    <w:rsid w:val="008275FF"/>
    <w:rsid w:val="00827FAE"/>
    <w:rsid w:val="008300C2"/>
    <w:rsid w:val="008309C6"/>
    <w:rsid w:val="008309CD"/>
    <w:rsid w:val="00830B46"/>
    <w:rsid w:val="00831985"/>
    <w:rsid w:val="00831BFA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8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726"/>
    <w:rsid w:val="00843A1D"/>
    <w:rsid w:val="00843A20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274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8D3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3A4"/>
    <w:rsid w:val="00880549"/>
    <w:rsid w:val="0088092D"/>
    <w:rsid w:val="00880E40"/>
    <w:rsid w:val="0088156E"/>
    <w:rsid w:val="008817F1"/>
    <w:rsid w:val="0088198F"/>
    <w:rsid w:val="00882299"/>
    <w:rsid w:val="0088274A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26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4DD1"/>
    <w:rsid w:val="008A5006"/>
    <w:rsid w:val="008A543F"/>
    <w:rsid w:val="008A6C63"/>
    <w:rsid w:val="008A6DEC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23C"/>
    <w:rsid w:val="008B3840"/>
    <w:rsid w:val="008B3EB5"/>
    <w:rsid w:val="008B49F6"/>
    <w:rsid w:val="008B4E44"/>
    <w:rsid w:val="008B51BB"/>
    <w:rsid w:val="008B5370"/>
    <w:rsid w:val="008B60D6"/>
    <w:rsid w:val="008B60FE"/>
    <w:rsid w:val="008B6AEB"/>
    <w:rsid w:val="008B6F62"/>
    <w:rsid w:val="008B7114"/>
    <w:rsid w:val="008B78E7"/>
    <w:rsid w:val="008B7E9E"/>
    <w:rsid w:val="008C1108"/>
    <w:rsid w:val="008C15AB"/>
    <w:rsid w:val="008C1D28"/>
    <w:rsid w:val="008C20AF"/>
    <w:rsid w:val="008C27DB"/>
    <w:rsid w:val="008C306E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BE4"/>
    <w:rsid w:val="008C6DF3"/>
    <w:rsid w:val="008C6E62"/>
    <w:rsid w:val="008C6EC4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2128"/>
    <w:rsid w:val="008D3376"/>
    <w:rsid w:val="008D46D3"/>
    <w:rsid w:val="008D4940"/>
    <w:rsid w:val="008D4BE9"/>
    <w:rsid w:val="008D5AFF"/>
    <w:rsid w:val="008D6355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8E2"/>
    <w:rsid w:val="008E5D77"/>
    <w:rsid w:val="008E63CA"/>
    <w:rsid w:val="008E6EE5"/>
    <w:rsid w:val="008E7D60"/>
    <w:rsid w:val="008F0201"/>
    <w:rsid w:val="008F0271"/>
    <w:rsid w:val="008F0274"/>
    <w:rsid w:val="008F0292"/>
    <w:rsid w:val="008F0670"/>
    <w:rsid w:val="008F0C30"/>
    <w:rsid w:val="008F0C59"/>
    <w:rsid w:val="008F0C7F"/>
    <w:rsid w:val="008F1000"/>
    <w:rsid w:val="008F133F"/>
    <w:rsid w:val="008F1FA5"/>
    <w:rsid w:val="008F22D0"/>
    <w:rsid w:val="008F2E9E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3CB"/>
    <w:rsid w:val="009065F2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3B2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090C"/>
    <w:rsid w:val="009210D2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5D3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DA9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75C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67602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00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4EE2"/>
    <w:rsid w:val="00985EAA"/>
    <w:rsid w:val="00985ECD"/>
    <w:rsid w:val="00986129"/>
    <w:rsid w:val="0098628F"/>
    <w:rsid w:val="00986C26"/>
    <w:rsid w:val="009879A3"/>
    <w:rsid w:val="00987A0A"/>
    <w:rsid w:val="00987B9F"/>
    <w:rsid w:val="0099001A"/>
    <w:rsid w:val="0099031F"/>
    <w:rsid w:val="009918AF"/>
    <w:rsid w:val="009918D9"/>
    <w:rsid w:val="00991B88"/>
    <w:rsid w:val="009921D8"/>
    <w:rsid w:val="00992A2B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6E71"/>
    <w:rsid w:val="00997573"/>
    <w:rsid w:val="00997795"/>
    <w:rsid w:val="00997B4F"/>
    <w:rsid w:val="009A013F"/>
    <w:rsid w:val="009A030C"/>
    <w:rsid w:val="009A0841"/>
    <w:rsid w:val="009A0F3F"/>
    <w:rsid w:val="009A19D7"/>
    <w:rsid w:val="009A2358"/>
    <w:rsid w:val="009A28E1"/>
    <w:rsid w:val="009A3CD9"/>
    <w:rsid w:val="009A3E87"/>
    <w:rsid w:val="009A4700"/>
    <w:rsid w:val="009A55B2"/>
    <w:rsid w:val="009A58F2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DCE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751"/>
    <w:rsid w:val="009B7B69"/>
    <w:rsid w:val="009C032A"/>
    <w:rsid w:val="009C03AE"/>
    <w:rsid w:val="009C06CE"/>
    <w:rsid w:val="009C07C4"/>
    <w:rsid w:val="009C0C74"/>
    <w:rsid w:val="009C1F2F"/>
    <w:rsid w:val="009C2631"/>
    <w:rsid w:val="009C2B05"/>
    <w:rsid w:val="009C3A3C"/>
    <w:rsid w:val="009C3B1D"/>
    <w:rsid w:val="009C3E76"/>
    <w:rsid w:val="009C3F2D"/>
    <w:rsid w:val="009C445C"/>
    <w:rsid w:val="009C477A"/>
    <w:rsid w:val="009C4ECF"/>
    <w:rsid w:val="009C4F48"/>
    <w:rsid w:val="009C4F71"/>
    <w:rsid w:val="009C4FE1"/>
    <w:rsid w:val="009C5411"/>
    <w:rsid w:val="009C5A6B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C51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14F4"/>
    <w:rsid w:val="009F1FA8"/>
    <w:rsid w:val="009F232E"/>
    <w:rsid w:val="009F2389"/>
    <w:rsid w:val="009F2F6C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69D"/>
    <w:rsid w:val="009F6AC0"/>
    <w:rsid w:val="009F7612"/>
    <w:rsid w:val="00A0066C"/>
    <w:rsid w:val="00A01228"/>
    <w:rsid w:val="00A01305"/>
    <w:rsid w:val="00A0165F"/>
    <w:rsid w:val="00A0189F"/>
    <w:rsid w:val="00A01EB8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1EB"/>
    <w:rsid w:val="00A04372"/>
    <w:rsid w:val="00A045B8"/>
    <w:rsid w:val="00A04A1F"/>
    <w:rsid w:val="00A04C82"/>
    <w:rsid w:val="00A04D28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8E"/>
    <w:rsid w:val="00A112FD"/>
    <w:rsid w:val="00A1181E"/>
    <w:rsid w:val="00A11B2D"/>
    <w:rsid w:val="00A11D06"/>
    <w:rsid w:val="00A11E54"/>
    <w:rsid w:val="00A120D7"/>
    <w:rsid w:val="00A1291A"/>
    <w:rsid w:val="00A13741"/>
    <w:rsid w:val="00A140D7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7EE"/>
    <w:rsid w:val="00A259BB"/>
    <w:rsid w:val="00A259FF"/>
    <w:rsid w:val="00A26237"/>
    <w:rsid w:val="00A26B90"/>
    <w:rsid w:val="00A26E9C"/>
    <w:rsid w:val="00A27508"/>
    <w:rsid w:val="00A27717"/>
    <w:rsid w:val="00A27912"/>
    <w:rsid w:val="00A30039"/>
    <w:rsid w:val="00A3003A"/>
    <w:rsid w:val="00A30283"/>
    <w:rsid w:val="00A3048C"/>
    <w:rsid w:val="00A313C8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17"/>
    <w:rsid w:val="00A32A2C"/>
    <w:rsid w:val="00A32A62"/>
    <w:rsid w:val="00A32D12"/>
    <w:rsid w:val="00A33AFD"/>
    <w:rsid w:val="00A34410"/>
    <w:rsid w:val="00A345CD"/>
    <w:rsid w:val="00A34A82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B4B"/>
    <w:rsid w:val="00A47E70"/>
    <w:rsid w:val="00A50200"/>
    <w:rsid w:val="00A505D2"/>
    <w:rsid w:val="00A505D8"/>
    <w:rsid w:val="00A50BEF"/>
    <w:rsid w:val="00A50FED"/>
    <w:rsid w:val="00A517D0"/>
    <w:rsid w:val="00A51DB0"/>
    <w:rsid w:val="00A51E18"/>
    <w:rsid w:val="00A522EE"/>
    <w:rsid w:val="00A52EB0"/>
    <w:rsid w:val="00A532B7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6E5"/>
    <w:rsid w:val="00A5685A"/>
    <w:rsid w:val="00A57933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6C7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288"/>
    <w:rsid w:val="00A73354"/>
    <w:rsid w:val="00A73367"/>
    <w:rsid w:val="00A734D3"/>
    <w:rsid w:val="00A73C25"/>
    <w:rsid w:val="00A747BE"/>
    <w:rsid w:val="00A749B8"/>
    <w:rsid w:val="00A74A08"/>
    <w:rsid w:val="00A75689"/>
    <w:rsid w:val="00A758E5"/>
    <w:rsid w:val="00A762EC"/>
    <w:rsid w:val="00A76C2A"/>
    <w:rsid w:val="00A7753F"/>
    <w:rsid w:val="00A77654"/>
    <w:rsid w:val="00A77997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4D83"/>
    <w:rsid w:val="00A854AA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360"/>
    <w:rsid w:val="00A96AC5"/>
    <w:rsid w:val="00A96B86"/>
    <w:rsid w:val="00A96E23"/>
    <w:rsid w:val="00A9747A"/>
    <w:rsid w:val="00A97EB7"/>
    <w:rsid w:val="00AA0995"/>
    <w:rsid w:val="00AA14E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7A6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5F35"/>
    <w:rsid w:val="00AC61E2"/>
    <w:rsid w:val="00AC6580"/>
    <w:rsid w:val="00AC67D9"/>
    <w:rsid w:val="00AC6D43"/>
    <w:rsid w:val="00AC70CD"/>
    <w:rsid w:val="00AC73D4"/>
    <w:rsid w:val="00AC792A"/>
    <w:rsid w:val="00AC7C40"/>
    <w:rsid w:val="00AD0047"/>
    <w:rsid w:val="00AD0082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024"/>
    <w:rsid w:val="00AE2477"/>
    <w:rsid w:val="00AE2517"/>
    <w:rsid w:val="00AE2F31"/>
    <w:rsid w:val="00AE33A4"/>
    <w:rsid w:val="00AE3638"/>
    <w:rsid w:val="00AE3C55"/>
    <w:rsid w:val="00AE3DFA"/>
    <w:rsid w:val="00AE3F9F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090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013"/>
    <w:rsid w:val="00B01169"/>
    <w:rsid w:val="00B01B87"/>
    <w:rsid w:val="00B01FEB"/>
    <w:rsid w:val="00B025C5"/>
    <w:rsid w:val="00B027F4"/>
    <w:rsid w:val="00B02954"/>
    <w:rsid w:val="00B0378B"/>
    <w:rsid w:val="00B04625"/>
    <w:rsid w:val="00B05AE2"/>
    <w:rsid w:val="00B0636E"/>
    <w:rsid w:val="00B065F4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C1E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7F2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4885"/>
    <w:rsid w:val="00B255A0"/>
    <w:rsid w:val="00B2575E"/>
    <w:rsid w:val="00B258BB"/>
    <w:rsid w:val="00B25BB1"/>
    <w:rsid w:val="00B2616B"/>
    <w:rsid w:val="00B26F14"/>
    <w:rsid w:val="00B26F88"/>
    <w:rsid w:val="00B27B61"/>
    <w:rsid w:val="00B27D60"/>
    <w:rsid w:val="00B30202"/>
    <w:rsid w:val="00B30A1F"/>
    <w:rsid w:val="00B30C7A"/>
    <w:rsid w:val="00B30FAF"/>
    <w:rsid w:val="00B31048"/>
    <w:rsid w:val="00B32097"/>
    <w:rsid w:val="00B324DF"/>
    <w:rsid w:val="00B32CE0"/>
    <w:rsid w:val="00B33200"/>
    <w:rsid w:val="00B33FAD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9DB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86B"/>
    <w:rsid w:val="00B5395D"/>
    <w:rsid w:val="00B53972"/>
    <w:rsid w:val="00B543CD"/>
    <w:rsid w:val="00B547DA"/>
    <w:rsid w:val="00B54A0A"/>
    <w:rsid w:val="00B54EA8"/>
    <w:rsid w:val="00B55177"/>
    <w:rsid w:val="00B55564"/>
    <w:rsid w:val="00B557C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8A9"/>
    <w:rsid w:val="00B61695"/>
    <w:rsid w:val="00B61904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4A79"/>
    <w:rsid w:val="00B85271"/>
    <w:rsid w:val="00B8564A"/>
    <w:rsid w:val="00B861B3"/>
    <w:rsid w:val="00B86276"/>
    <w:rsid w:val="00B871A7"/>
    <w:rsid w:val="00B87A70"/>
    <w:rsid w:val="00B87E20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4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6B6"/>
    <w:rsid w:val="00BA58FD"/>
    <w:rsid w:val="00BA5B6B"/>
    <w:rsid w:val="00BA5BAC"/>
    <w:rsid w:val="00BA6154"/>
    <w:rsid w:val="00BA696A"/>
    <w:rsid w:val="00BA6A55"/>
    <w:rsid w:val="00BA71EE"/>
    <w:rsid w:val="00BA71F2"/>
    <w:rsid w:val="00BA74B6"/>
    <w:rsid w:val="00BA7C52"/>
    <w:rsid w:val="00BB020B"/>
    <w:rsid w:val="00BB0914"/>
    <w:rsid w:val="00BB0CF4"/>
    <w:rsid w:val="00BB1144"/>
    <w:rsid w:val="00BB1FA7"/>
    <w:rsid w:val="00BB21D4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66D"/>
    <w:rsid w:val="00BC1B40"/>
    <w:rsid w:val="00BC2163"/>
    <w:rsid w:val="00BC2C56"/>
    <w:rsid w:val="00BC2E1C"/>
    <w:rsid w:val="00BC2EEC"/>
    <w:rsid w:val="00BC3336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5CC"/>
    <w:rsid w:val="00BD279D"/>
    <w:rsid w:val="00BD29A5"/>
    <w:rsid w:val="00BD2C9C"/>
    <w:rsid w:val="00BD32C1"/>
    <w:rsid w:val="00BD372D"/>
    <w:rsid w:val="00BD3F8D"/>
    <w:rsid w:val="00BD5274"/>
    <w:rsid w:val="00BD52EE"/>
    <w:rsid w:val="00BD5D71"/>
    <w:rsid w:val="00BD7A7D"/>
    <w:rsid w:val="00BE00C2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6CA9"/>
    <w:rsid w:val="00BE6CC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BDF"/>
    <w:rsid w:val="00BF1DB5"/>
    <w:rsid w:val="00BF30F4"/>
    <w:rsid w:val="00BF339A"/>
    <w:rsid w:val="00BF37E3"/>
    <w:rsid w:val="00BF414B"/>
    <w:rsid w:val="00BF4921"/>
    <w:rsid w:val="00BF4A63"/>
    <w:rsid w:val="00BF51CB"/>
    <w:rsid w:val="00BF53FC"/>
    <w:rsid w:val="00BF546D"/>
    <w:rsid w:val="00BF59EE"/>
    <w:rsid w:val="00BF5AC3"/>
    <w:rsid w:val="00BF5CAA"/>
    <w:rsid w:val="00BF77BC"/>
    <w:rsid w:val="00C00B71"/>
    <w:rsid w:val="00C02866"/>
    <w:rsid w:val="00C02F35"/>
    <w:rsid w:val="00C03880"/>
    <w:rsid w:val="00C03A04"/>
    <w:rsid w:val="00C03FF6"/>
    <w:rsid w:val="00C0545D"/>
    <w:rsid w:val="00C061AD"/>
    <w:rsid w:val="00C06222"/>
    <w:rsid w:val="00C066CB"/>
    <w:rsid w:val="00C066DC"/>
    <w:rsid w:val="00C07433"/>
    <w:rsid w:val="00C076AD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940"/>
    <w:rsid w:val="00C17015"/>
    <w:rsid w:val="00C17C9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F3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14A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2DE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4F3"/>
    <w:rsid w:val="00C568D7"/>
    <w:rsid w:val="00C569D4"/>
    <w:rsid w:val="00C56D79"/>
    <w:rsid w:val="00C57020"/>
    <w:rsid w:val="00C578E1"/>
    <w:rsid w:val="00C57FA2"/>
    <w:rsid w:val="00C60AA8"/>
    <w:rsid w:val="00C610AF"/>
    <w:rsid w:val="00C610D2"/>
    <w:rsid w:val="00C61192"/>
    <w:rsid w:val="00C619BE"/>
    <w:rsid w:val="00C61A64"/>
    <w:rsid w:val="00C61ABF"/>
    <w:rsid w:val="00C61C47"/>
    <w:rsid w:val="00C61D0B"/>
    <w:rsid w:val="00C627C0"/>
    <w:rsid w:val="00C62A6F"/>
    <w:rsid w:val="00C62CAC"/>
    <w:rsid w:val="00C63110"/>
    <w:rsid w:val="00C6489D"/>
    <w:rsid w:val="00C64A5F"/>
    <w:rsid w:val="00C65BC7"/>
    <w:rsid w:val="00C66116"/>
    <w:rsid w:val="00C661FA"/>
    <w:rsid w:val="00C663A6"/>
    <w:rsid w:val="00C66B57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130"/>
    <w:rsid w:val="00C72C5A"/>
    <w:rsid w:val="00C72E0F"/>
    <w:rsid w:val="00C7414F"/>
    <w:rsid w:val="00C75386"/>
    <w:rsid w:val="00C761D7"/>
    <w:rsid w:val="00C76256"/>
    <w:rsid w:val="00C7638E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89A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644"/>
    <w:rsid w:val="00C87991"/>
    <w:rsid w:val="00C87D8B"/>
    <w:rsid w:val="00C90254"/>
    <w:rsid w:val="00C902DA"/>
    <w:rsid w:val="00C90531"/>
    <w:rsid w:val="00C912D3"/>
    <w:rsid w:val="00C91F11"/>
    <w:rsid w:val="00C921C6"/>
    <w:rsid w:val="00C931F7"/>
    <w:rsid w:val="00C936C6"/>
    <w:rsid w:val="00C9401D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5CC3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6"/>
    <w:rsid w:val="00CA1A9E"/>
    <w:rsid w:val="00CA20A6"/>
    <w:rsid w:val="00CA260F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FFB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518"/>
    <w:rsid w:val="00CC1A14"/>
    <w:rsid w:val="00CC1A96"/>
    <w:rsid w:val="00CC1B7F"/>
    <w:rsid w:val="00CC1D30"/>
    <w:rsid w:val="00CC1D99"/>
    <w:rsid w:val="00CC1F5A"/>
    <w:rsid w:val="00CC2632"/>
    <w:rsid w:val="00CC2C67"/>
    <w:rsid w:val="00CC351A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755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E96"/>
    <w:rsid w:val="00CD770E"/>
    <w:rsid w:val="00CE01DF"/>
    <w:rsid w:val="00CE0680"/>
    <w:rsid w:val="00CE0AC7"/>
    <w:rsid w:val="00CE0BAC"/>
    <w:rsid w:val="00CE13B9"/>
    <w:rsid w:val="00CE13F8"/>
    <w:rsid w:val="00CE1ACA"/>
    <w:rsid w:val="00CE1C5E"/>
    <w:rsid w:val="00CE278F"/>
    <w:rsid w:val="00CE3163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6BBE"/>
    <w:rsid w:val="00CE7B46"/>
    <w:rsid w:val="00CF0234"/>
    <w:rsid w:val="00CF0257"/>
    <w:rsid w:val="00CF0CEC"/>
    <w:rsid w:val="00CF0F9D"/>
    <w:rsid w:val="00CF11CC"/>
    <w:rsid w:val="00CF12FE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D23"/>
    <w:rsid w:val="00CF5F4D"/>
    <w:rsid w:val="00CF6450"/>
    <w:rsid w:val="00CF67AD"/>
    <w:rsid w:val="00CF6AA3"/>
    <w:rsid w:val="00CF7CDD"/>
    <w:rsid w:val="00CF7E02"/>
    <w:rsid w:val="00D00054"/>
    <w:rsid w:val="00D00481"/>
    <w:rsid w:val="00D008D1"/>
    <w:rsid w:val="00D018A6"/>
    <w:rsid w:val="00D01B54"/>
    <w:rsid w:val="00D02353"/>
    <w:rsid w:val="00D02962"/>
    <w:rsid w:val="00D02D71"/>
    <w:rsid w:val="00D033D5"/>
    <w:rsid w:val="00D03554"/>
    <w:rsid w:val="00D03A98"/>
    <w:rsid w:val="00D03D96"/>
    <w:rsid w:val="00D04D58"/>
    <w:rsid w:val="00D0510E"/>
    <w:rsid w:val="00D051D3"/>
    <w:rsid w:val="00D05369"/>
    <w:rsid w:val="00D0611B"/>
    <w:rsid w:val="00D06224"/>
    <w:rsid w:val="00D065EB"/>
    <w:rsid w:val="00D06627"/>
    <w:rsid w:val="00D06740"/>
    <w:rsid w:val="00D06C9B"/>
    <w:rsid w:val="00D06E94"/>
    <w:rsid w:val="00D0714D"/>
    <w:rsid w:val="00D0782E"/>
    <w:rsid w:val="00D07AA0"/>
    <w:rsid w:val="00D07EFD"/>
    <w:rsid w:val="00D10801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2EF1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27FAE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C6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28C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9C9"/>
    <w:rsid w:val="00D46B10"/>
    <w:rsid w:val="00D47390"/>
    <w:rsid w:val="00D4795F"/>
    <w:rsid w:val="00D47A64"/>
    <w:rsid w:val="00D505A5"/>
    <w:rsid w:val="00D51856"/>
    <w:rsid w:val="00D5198E"/>
    <w:rsid w:val="00D52417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5E9"/>
    <w:rsid w:val="00D576BE"/>
    <w:rsid w:val="00D577AB"/>
    <w:rsid w:val="00D60410"/>
    <w:rsid w:val="00D60574"/>
    <w:rsid w:val="00D60782"/>
    <w:rsid w:val="00D60931"/>
    <w:rsid w:val="00D6107A"/>
    <w:rsid w:val="00D61331"/>
    <w:rsid w:val="00D61869"/>
    <w:rsid w:val="00D618E6"/>
    <w:rsid w:val="00D61AB4"/>
    <w:rsid w:val="00D61ACA"/>
    <w:rsid w:val="00D62759"/>
    <w:rsid w:val="00D62AC3"/>
    <w:rsid w:val="00D62E86"/>
    <w:rsid w:val="00D6312D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DD7"/>
    <w:rsid w:val="00D70F3B"/>
    <w:rsid w:val="00D71FCC"/>
    <w:rsid w:val="00D7279B"/>
    <w:rsid w:val="00D72C46"/>
    <w:rsid w:val="00D73C86"/>
    <w:rsid w:val="00D73D08"/>
    <w:rsid w:val="00D74016"/>
    <w:rsid w:val="00D753C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073C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E83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C54"/>
    <w:rsid w:val="00DA0DF9"/>
    <w:rsid w:val="00DA0E28"/>
    <w:rsid w:val="00DA0E47"/>
    <w:rsid w:val="00DA1166"/>
    <w:rsid w:val="00DA132A"/>
    <w:rsid w:val="00DA1F9D"/>
    <w:rsid w:val="00DA2010"/>
    <w:rsid w:val="00DA2097"/>
    <w:rsid w:val="00DA224D"/>
    <w:rsid w:val="00DA236C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B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04A"/>
    <w:rsid w:val="00DD0131"/>
    <w:rsid w:val="00DD09BE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A7E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B5E"/>
    <w:rsid w:val="00DF4DCA"/>
    <w:rsid w:val="00DF4ED4"/>
    <w:rsid w:val="00DF510F"/>
    <w:rsid w:val="00DF5275"/>
    <w:rsid w:val="00DF55D4"/>
    <w:rsid w:val="00DF55F6"/>
    <w:rsid w:val="00DF5B56"/>
    <w:rsid w:val="00DF5C0F"/>
    <w:rsid w:val="00DF6039"/>
    <w:rsid w:val="00DF6EC5"/>
    <w:rsid w:val="00DF71BF"/>
    <w:rsid w:val="00DF79F2"/>
    <w:rsid w:val="00DF7CE9"/>
    <w:rsid w:val="00E002A6"/>
    <w:rsid w:val="00E00558"/>
    <w:rsid w:val="00E0113D"/>
    <w:rsid w:val="00E013E9"/>
    <w:rsid w:val="00E01DF8"/>
    <w:rsid w:val="00E02A57"/>
    <w:rsid w:val="00E0335E"/>
    <w:rsid w:val="00E037B1"/>
    <w:rsid w:val="00E04125"/>
    <w:rsid w:val="00E04210"/>
    <w:rsid w:val="00E05CEB"/>
    <w:rsid w:val="00E068AA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80D"/>
    <w:rsid w:val="00E11B81"/>
    <w:rsid w:val="00E11D73"/>
    <w:rsid w:val="00E135CF"/>
    <w:rsid w:val="00E15380"/>
    <w:rsid w:val="00E1585B"/>
    <w:rsid w:val="00E15F71"/>
    <w:rsid w:val="00E1605F"/>
    <w:rsid w:val="00E16529"/>
    <w:rsid w:val="00E167E2"/>
    <w:rsid w:val="00E17223"/>
    <w:rsid w:val="00E176BB"/>
    <w:rsid w:val="00E17715"/>
    <w:rsid w:val="00E179A0"/>
    <w:rsid w:val="00E17C95"/>
    <w:rsid w:val="00E20A71"/>
    <w:rsid w:val="00E20B70"/>
    <w:rsid w:val="00E20FD6"/>
    <w:rsid w:val="00E21E46"/>
    <w:rsid w:val="00E2247F"/>
    <w:rsid w:val="00E226D4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9BB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FE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37D"/>
    <w:rsid w:val="00E51668"/>
    <w:rsid w:val="00E51B3E"/>
    <w:rsid w:val="00E51DF2"/>
    <w:rsid w:val="00E51E91"/>
    <w:rsid w:val="00E51F5A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577BC"/>
    <w:rsid w:val="00E60027"/>
    <w:rsid w:val="00E60F49"/>
    <w:rsid w:val="00E61621"/>
    <w:rsid w:val="00E621A3"/>
    <w:rsid w:val="00E6229D"/>
    <w:rsid w:val="00E627A3"/>
    <w:rsid w:val="00E637BA"/>
    <w:rsid w:val="00E63FAD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920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56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438"/>
    <w:rsid w:val="00E9051C"/>
    <w:rsid w:val="00E90FF6"/>
    <w:rsid w:val="00E91034"/>
    <w:rsid w:val="00E91ACC"/>
    <w:rsid w:val="00E9266C"/>
    <w:rsid w:val="00E929DA"/>
    <w:rsid w:val="00E92A57"/>
    <w:rsid w:val="00E93762"/>
    <w:rsid w:val="00E9429C"/>
    <w:rsid w:val="00E94443"/>
    <w:rsid w:val="00E944C8"/>
    <w:rsid w:val="00E944D6"/>
    <w:rsid w:val="00E94D93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767"/>
    <w:rsid w:val="00EA4A9D"/>
    <w:rsid w:val="00EA4D93"/>
    <w:rsid w:val="00EA51B3"/>
    <w:rsid w:val="00EA54A0"/>
    <w:rsid w:val="00EA5EE8"/>
    <w:rsid w:val="00EA62BD"/>
    <w:rsid w:val="00EA7532"/>
    <w:rsid w:val="00EA7EE5"/>
    <w:rsid w:val="00EB0940"/>
    <w:rsid w:val="00EB15B5"/>
    <w:rsid w:val="00EB15C4"/>
    <w:rsid w:val="00EB16D8"/>
    <w:rsid w:val="00EB24A5"/>
    <w:rsid w:val="00EB2B2F"/>
    <w:rsid w:val="00EB2F8B"/>
    <w:rsid w:val="00EB38D3"/>
    <w:rsid w:val="00EB393C"/>
    <w:rsid w:val="00EB3951"/>
    <w:rsid w:val="00EB3981"/>
    <w:rsid w:val="00EB3A26"/>
    <w:rsid w:val="00EB4539"/>
    <w:rsid w:val="00EB4A33"/>
    <w:rsid w:val="00EB4E97"/>
    <w:rsid w:val="00EB56F8"/>
    <w:rsid w:val="00EB5797"/>
    <w:rsid w:val="00EB5BA5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B1F"/>
    <w:rsid w:val="00EC449C"/>
    <w:rsid w:val="00EC45B0"/>
    <w:rsid w:val="00EC4851"/>
    <w:rsid w:val="00EC5C79"/>
    <w:rsid w:val="00EC5D80"/>
    <w:rsid w:val="00EC66A3"/>
    <w:rsid w:val="00EC6DE8"/>
    <w:rsid w:val="00EC6E64"/>
    <w:rsid w:val="00EC75ED"/>
    <w:rsid w:val="00EC78B8"/>
    <w:rsid w:val="00EC7E86"/>
    <w:rsid w:val="00ED0071"/>
    <w:rsid w:val="00ED025C"/>
    <w:rsid w:val="00ED0A37"/>
    <w:rsid w:val="00ED0B12"/>
    <w:rsid w:val="00ED1096"/>
    <w:rsid w:val="00ED213A"/>
    <w:rsid w:val="00ED3496"/>
    <w:rsid w:val="00ED395F"/>
    <w:rsid w:val="00ED39CD"/>
    <w:rsid w:val="00ED5241"/>
    <w:rsid w:val="00ED576B"/>
    <w:rsid w:val="00ED5DB1"/>
    <w:rsid w:val="00ED70E1"/>
    <w:rsid w:val="00ED738A"/>
    <w:rsid w:val="00ED791A"/>
    <w:rsid w:val="00ED7936"/>
    <w:rsid w:val="00ED79A9"/>
    <w:rsid w:val="00EE0FA0"/>
    <w:rsid w:val="00EE1275"/>
    <w:rsid w:val="00EE1916"/>
    <w:rsid w:val="00EE1BE8"/>
    <w:rsid w:val="00EE1E79"/>
    <w:rsid w:val="00EE2835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4F89"/>
    <w:rsid w:val="00EE57E6"/>
    <w:rsid w:val="00EE5DDF"/>
    <w:rsid w:val="00EE64C0"/>
    <w:rsid w:val="00EE69A0"/>
    <w:rsid w:val="00EE7184"/>
    <w:rsid w:val="00EE71DC"/>
    <w:rsid w:val="00EE7B28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585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24C"/>
    <w:rsid w:val="00F165A0"/>
    <w:rsid w:val="00F16902"/>
    <w:rsid w:val="00F16E7C"/>
    <w:rsid w:val="00F17A26"/>
    <w:rsid w:val="00F17B0D"/>
    <w:rsid w:val="00F2022D"/>
    <w:rsid w:val="00F20895"/>
    <w:rsid w:val="00F2170D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5F7"/>
    <w:rsid w:val="00F326F4"/>
    <w:rsid w:val="00F3283C"/>
    <w:rsid w:val="00F32E5F"/>
    <w:rsid w:val="00F332C8"/>
    <w:rsid w:val="00F34405"/>
    <w:rsid w:val="00F349DA"/>
    <w:rsid w:val="00F35708"/>
    <w:rsid w:val="00F35C28"/>
    <w:rsid w:val="00F36094"/>
    <w:rsid w:val="00F36216"/>
    <w:rsid w:val="00F36492"/>
    <w:rsid w:val="00F36501"/>
    <w:rsid w:val="00F36C97"/>
    <w:rsid w:val="00F37249"/>
    <w:rsid w:val="00F375E0"/>
    <w:rsid w:val="00F402A2"/>
    <w:rsid w:val="00F4048A"/>
    <w:rsid w:val="00F40C1C"/>
    <w:rsid w:val="00F40E84"/>
    <w:rsid w:val="00F41570"/>
    <w:rsid w:val="00F41820"/>
    <w:rsid w:val="00F41974"/>
    <w:rsid w:val="00F4215C"/>
    <w:rsid w:val="00F425EB"/>
    <w:rsid w:val="00F42B13"/>
    <w:rsid w:val="00F42D3D"/>
    <w:rsid w:val="00F42DD7"/>
    <w:rsid w:val="00F43749"/>
    <w:rsid w:val="00F43837"/>
    <w:rsid w:val="00F4415A"/>
    <w:rsid w:val="00F44314"/>
    <w:rsid w:val="00F448FC"/>
    <w:rsid w:val="00F44983"/>
    <w:rsid w:val="00F44E8C"/>
    <w:rsid w:val="00F45E2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5A"/>
    <w:rsid w:val="00F50972"/>
    <w:rsid w:val="00F511DF"/>
    <w:rsid w:val="00F52085"/>
    <w:rsid w:val="00F52253"/>
    <w:rsid w:val="00F525AE"/>
    <w:rsid w:val="00F525E4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8FB"/>
    <w:rsid w:val="00F54978"/>
    <w:rsid w:val="00F5497F"/>
    <w:rsid w:val="00F56229"/>
    <w:rsid w:val="00F567F7"/>
    <w:rsid w:val="00F56DEA"/>
    <w:rsid w:val="00F57433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4ED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2D8"/>
    <w:rsid w:val="00F72B60"/>
    <w:rsid w:val="00F72E1B"/>
    <w:rsid w:val="00F734EB"/>
    <w:rsid w:val="00F73E43"/>
    <w:rsid w:val="00F73F3C"/>
    <w:rsid w:val="00F73F7F"/>
    <w:rsid w:val="00F73FFE"/>
    <w:rsid w:val="00F74D56"/>
    <w:rsid w:val="00F75352"/>
    <w:rsid w:val="00F75BA3"/>
    <w:rsid w:val="00F763C4"/>
    <w:rsid w:val="00F76772"/>
    <w:rsid w:val="00F767C6"/>
    <w:rsid w:val="00F7690C"/>
    <w:rsid w:val="00F769EE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87FEB"/>
    <w:rsid w:val="00F90975"/>
    <w:rsid w:val="00F90993"/>
    <w:rsid w:val="00F90B4D"/>
    <w:rsid w:val="00F90CCD"/>
    <w:rsid w:val="00F93203"/>
    <w:rsid w:val="00F93889"/>
    <w:rsid w:val="00F93CCB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8BB"/>
    <w:rsid w:val="00FA4D50"/>
    <w:rsid w:val="00FA4F46"/>
    <w:rsid w:val="00FA57A2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1EDF"/>
    <w:rsid w:val="00FB233B"/>
    <w:rsid w:val="00FB2F61"/>
    <w:rsid w:val="00FB335A"/>
    <w:rsid w:val="00FB33B3"/>
    <w:rsid w:val="00FB3CD4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EB8"/>
    <w:rsid w:val="00FB6FDC"/>
    <w:rsid w:val="00FB769E"/>
    <w:rsid w:val="00FB7D83"/>
    <w:rsid w:val="00FC0198"/>
    <w:rsid w:val="00FC02A8"/>
    <w:rsid w:val="00FC02C3"/>
    <w:rsid w:val="00FC0702"/>
    <w:rsid w:val="00FC0776"/>
    <w:rsid w:val="00FC0ED9"/>
    <w:rsid w:val="00FC218E"/>
    <w:rsid w:val="00FC254A"/>
    <w:rsid w:val="00FC28D9"/>
    <w:rsid w:val="00FC3B5E"/>
    <w:rsid w:val="00FC3D8A"/>
    <w:rsid w:val="00FC3FA8"/>
    <w:rsid w:val="00FC4CAD"/>
    <w:rsid w:val="00FC4F20"/>
    <w:rsid w:val="00FC58A2"/>
    <w:rsid w:val="00FC635C"/>
    <w:rsid w:val="00FC67CF"/>
    <w:rsid w:val="00FC6A31"/>
    <w:rsid w:val="00FC7149"/>
    <w:rsid w:val="00FC7263"/>
    <w:rsid w:val="00FC743B"/>
    <w:rsid w:val="00FC7455"/>
    <w:rsid w:val="00FD0963"/>
    <w:rsid w:val="00FD1B32"/>
    <w:rsid w:val="00FD31E6"/>
    <w:rsid w:val="00FD3690"/>
    <w:rsid w:val="00FD378C"/>
    <w:rsid w:val="00FD46C1"/>
    <w:rsid w:val="00FD524A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1FA9"/>
    <w:rsid w:val="00FF21FE"/>
    <w:rsid w:val="00FF237A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1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5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9286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5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>[89#23] E-mail discussion on UL CA</vt:lpstr>
      <vt:lpstr>[89#23] E-mail discussion on UL CA</vt:lpstr>
    </vt:vector>
  </TitlesOfParts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Sama, Malla Reddy</dc:creator>
  <dc:description/>
  <cp:lastModifiedBy>Rapporteur</cp:lastModifiedBy>
  <cp:revision>4</cp:revision>
  <cp:lastPrinted>2017-11-09T01:38:00Z</cp:lastPrinted>
  <dcterms:created xsi:type="dcterms:W3CDTF">2024-05-30T09:35:00Z</dcterms:created>
  <dcterms:modified xsi:type="dcterms:W3CDTF">2024-05-31T04:29:00Z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